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3BDDD3B2" w14:textId="77777777" w:rsidR="00B076EB" w:rsidRPr="00B076EB" w:rsidRDefault="007D7E00" w:rsidP="00B076EB">
      <w:pPr>
        <w:pStyle w:val="RptTitle"/>
      </w:pPr>
      <w:r>
        <w:t xml:space="preserve">Increasing Water Security on Pacific Islands Through Increased Data Availability and Understanding—Volume </w:t>
      </w:r>
      <w:r w:rsidR="007744B9">
        <w:t>8</w:t>
      </w:r>
      <w:r w:rsidR="009F718F">
        <w:t xml:space="preserve">, </w:t>
      </w:r>
      <w:r w:rsidR="00B076EB" w:rsidRPr="00B076EB">
        <w:t>Republic of Vanuatu</w:t>
      </w:r>
    </w:p>
    <w:p w14:paraId="04E32F82" w14:textId="77777777" w:rsidR="001F3305" w:rsidRDefault="00EC7BE4" w:rsidP="00E26FAA">
      <w:pPr>
        <w:pStyle w:val="AuthorFootnote"/>
        <w:spacing w:line="240" w:lineRule="auto"/>
      </w:pPr>
      <w:r>
        <w:t>By Gabriel B. Senay,</w:t>
      </w:r>
      <w:r w:rsidRPr="00AA12C5">
        <w:rPr>
          <w:vertAlign w:val="superscript"/>
        </w:rPr>
        <w:t>1</w:t>
      </w:r>
      <w:r>
        <w:t xml:space="preserve"> Francis K. </w:t>
      </w:r>
      <w:bookmarkStart w:id="5" w:name="_Hlk219445501"/>
      <w:r>
        <w:t>Dwomoh</w:t>
      </w:r>
      <w:bookmarkEnd w:id="5"/>
      <w:r>
        <w:t>,</w:t>
      </w:r>
      <w:r>
        <w:rPr>
          <w:vertAlign w:val="superscript"/>
        </w:rPr>
        <w:t>2</w:t>
      </w:r>
      <w:r>
        <w:t xml:space="preserve"> Stefanie Kagone,</w:t>
      </w:r>
      <w:r>
        <w:rPr>
          <w:vertAlign w:val="superscript"/>
        </w:rPr>
        <w:t>2</w:t>
      </w:r>
      <w:r>
        <w:t xml:space="preserve"> Tomas </w:t>
      </w:r>
      <w:r w:rsidRPr="068EC54B">
        <w:t>Smieszek</w:t>
      </w:r>
      <w:r w:rsidRPr="002514E1">
        <w:rPr>
          <w:vertAlign w:val="superscript"/>
        </w:rPr>
        <w:t>1</w:t>
      </w:r>
      <w:r w:rsidRPr="068EC54B">
        <w:t xml:space="preserve">, </w:t>
      </w:r>
      <w:r>
        <w:t xml:space="preserve">and Matthew E. </w:t>
      </w:r>
    </w:p>
    <w:p w14:paraId="5FD05044" w14:textId="77777777" w:rsidR="001F3305" w:rsidRDefault="001F3305" w:rsidP="00E26FAA">
      <w:pPr>
        <w:pStyle w:val="AuthorFootnote"/>
        <w:spacing w:line="240" w:lineRule="auto"/>
      </w:pPr>
    </w:p>
    <w:p w14:paraId="589F42CF" w14:textId="1AA24F7E" w:rsidR="00E26FAA" w:rsidRDefault="00E26FAA" w:rsidP="00E26FAA">
      <w:pPr>
        <w:pStyle w:val="AuthorFootnote"/>
        <w:spacing w:line="240" w:lineRule="auto"/>
      </w:pPr>
      <w:r w:rsidRPr="00BB2C9D">
        <w:rPr>
          <w:vertAlign w:val="superscript"/>
        </w:rPr>
        <w:t>1</w:t>
      </w:r>
      <w:r>
        <w:t>U.S. Geological Survey.</w:t>
      </w:r>
    </w:p>
    <w:p w14:paraId="70D2E985" w14:textId="77777777" w:rsidR="00E26FAA" w:rsidRDefault="00E26FAA" w:rsidP="00E26FAA">
      <w:pPr>
        <w:pStyle w:val="AuthorFootnote"/>
        <w:spacing w:line="240" w:lineRule="auto"/>
      </w:pPr>
      <w:r>
        <w:rPr>
          <w:vertAlign w:val="superscript"/>
        </w:rPr>
        <w:t>2</w:t>
      </w:r>
      <w:r w:rsidRPr="00DB298B">
        <w:t>ASRC Federal, contractor to the U.S. Geological Survey (USGS) Earth Resources Observations and Science (EROS) Center, Sioux Falls, SD 57198, USA. Work performed under USGS Contract [140G0124D0001]</w:t>
      </w:r>
      <w:r>
        <w:t>.</w:t>
      </w:r>
    </w:p>
    <w:p w14:paraId="6545E0CA" w14:textId="77777777" w:rsidR="00E26FAA" w:rsidRDefault="00E26FAA" w:rsidP="00E26FAA">
      <w:pPr>
        <w:pStyle w:val="AuthorFootnote"/>
        <w:spacing w:line="240" w:lineRule="auto"/>
      </w:pPr>
    </w:p>
    <w:p w14:paraId="792FD0EF" w14:textId="77777777" w:rsidR="00203691" w:rsidRDefault="00203691" w:rsidP="00203691">
      <w:pPr>
        <w:pStyle w:val="Non-XMLText"/>
      </w:pPr>
      <w:r>
        <w:t>Any use of trade, firm, or product names is for descriptive purposes only and does not imply endorsement by the U.S. Government.</w:t>
      </w:r>
    </w:p>
    <w:p w14:paraId="3A6F54F7" w14:textId="77777777"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1CE4EFB3" w14:textId="77777777" w:rsidR="00BD6886" w:rsidRDefault="00BD6886" w:rsidP="00203691">
      <w:pPr>
        <w:pStyle w:val="Non-XMLText"/>
      </w:pPr>
    </w:p>
    <w:p w14:paraId="06239BB5" w14:textId="77777777" w:rsidR="00293634" w:rsidRPr="00293634" w:rsidRDefault="00293634" w:rsidP="00B063C7">
      <w:pPr>
        <w:pStyle w:val="Non-XMLText"/>
        <w:jc w:val="both"/>
      </w:pPr>
      <w:r w:rsidRPr="00293634">
        <w:t xml:space="preserve">This draft manuscript is distributed solely for purposes of courtesy review and comments received will be addressed and treated as appropriate to ensure there is no conflict of interest. Its content is </w:t>
      </w:r>
      <w:proofErr w:type="gramStart"/>
      <w:r w:rsidRPr="00293634">
        <w:t>deliberative</w:t>
      </w:r>
      <w:proofErr w:type="gramEnd"/>
      <w:r w:rsidRPr="00293634">
        <w:t xml:space="preserve"> and </w:t>
      </w:r>
      <w:proofErr w:type="spellStart"/>
      <w:r w:rsidRPr="00293634">
        <w:t>predecisional</w:t>
      </w:r>
      <w:proofErr w:type="spellEnd"/>
      <w:r w:rsidRPr="00293634">
        <w:t>, so it must not be disclosed or released by reviewers. Because the manuscript has not yet been approved for publication by the U.S. Geological Survey (USGS), it does not represent any official USGS finding or policy.</w:t>
      </w:r>
    </w:p>
    <w:p w14:paraId="5EDF9583" w14:textId="6135D76F" w:rsidR="00BD6886" w:rsidRDefault="00BD6886" w:rsidP="00B063C7">
      <w:pPr>
        <w:pStyle w:val="Non-XMLText"/>
        <w:jc w:val="both"/>
      </w:pPr>
    </w:p>
    <w:p w14:paraId="1EE00DB8" w14:textId="77777777" w:rsidR="00203691" w:rsidRPr="00806F81" w:rsidRDefault="00203691" w:rsidP="00203691">
      <w:pPr>
        <w:pStyle w:val="AckHeadFront"/>
      </w:pPr>
      <w:bookmarkStart w:id="6" w:name="_Toc507583974"/>
      <w:bookmarkStart w:id="7" w:name="_Toc507584028"/>
      <w:bookmarkStart w:id="8" w:name="_Toc531073705"/>
      <w:bookmarkStart w:id="9" w:name="_Toc227674125"/>
      <w:r w:rsidRPr="00806F81">
        <w:lastRenderedPageBreak/>
        <w:t>Acknowledgments</w:t>
      </w:r>
      <w:bookmarkEnd w:id="6"/>
      <w:bookmarkEnd w:id="7"/>
      <w:bookmarkEnd w:id="8"/>
      <w:bookmarkEnd w:id="9"/>
    </w:p>
    <w:p w14:paraId="147AFBE0" w14:textId="77777777" w:rsidR="00203691" w:rsidRDefault="00203691" w:rsidP="00203691">
      <w:pPr>
        <w:pStyle w:val="Acknowledgments"/>
      </w:pPr>
      <w:r>
        <w:t xml:space="preserve">Use this section to acknowledge </w:t>
      </w:r>
      <w:r w:rsidRPr="00A10B6B">
        <w:t xml:space="preserve">partner agencies, funding cooperating agencies, or others external to the </w:t>
      </w:r>
      <w:r>
        <w:t>U.S. Geological Survey (USGS)</w:t>
      </w:r>
      <w:r w:rsidRPr="00A10B6B">
        <w:t>.</w:t>
      </w:r>
      <w:r>
        <w:t xml:space="preserve"> This is a stand-alone section, so abbreviations should be spelled out or defined at first use.</w:t>
      </w:r>
    </w:p>
    <w:p w14:paraId="4D1D8469" w14:textId="77777777" w:rsidR="00203691" w:rsidRDefault="00203691" w:rsidP="00203691">
      <w:pPr>
        <w:pStyle w:val="Acknowledgments"/>
      </w:pPr>
      <w:r w:rsidRPr="00A10B6B">
        <w:t xml:space="preserve">Assistance from USGS colleagues </w:t>
      </w:r>
      <w:r>
        <w:t xml:space="preserve">may be acknowledged </w:t>
      </w:r>
      <w:r w:rsidRPr="00A10B6B">
        <w:t>in this section also but in a separate paragraph.</w:t>
      </w:r>
      <w:r>
        <w:t xml:space="preserve"> Ensure anyone mentioned by name is okay with being acknowledged.</w:t>
      </w:r>
    </w:p>
    <w:p w14:paraId="3C7AE706" w14:textId="76BF0334" w:rsidR="00627205" w:rsidRDefault="00627205" w:rsidP="00627205">
      <w:pPr>
        <w:pStyle w:val="Acknowledgments"/>
      </w:pPr>
      <w:r>
        <w:t>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0" w:name="_Toc507583975"/>
      <w:bookmarkStart w:id="11" w:name="_Toc507584029"/>
      <w:r>
        <w:t>Outline</w:t>
      </w:r>
      <w:bookmarkEnd w:id="10"/>
      <w:bookmarkEnd w:id="11"/>
    </w:p>
    <w:p w14:paraId="6BC7FBD4" w14:textId="77777777" w:rsidR="00755CB9" w:rsidRDefault="00203691">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\o "5-5" \n \h \z \t "Heading 1,1,Heading 2,2,Heading 3,3,Heading 4,4,Base_Heading,1,AckHeadFront,1,AckHeadBack,1,Head1,1,Head2,2,Head3,3,Head4,4,DefListTitleBack,1,BackMatterHead,1,RefHeadBack,1,AppendixTitle,1,RefHeadChap,1,DMUHead1Back,1,DMUHead1Front,1,RefHeadFront,1" </w:instrText>
      </w:r>
      <w:r>
        <w:rPr>
          <w:color w:val="2B579A"/>
          <w:shd w:val="clear" w:color="auto" w:fill="E6E6E6"/>
        </w:rPr>
        <w:fldChar w:fldCharType="separate"/>
      </w:r>
      <w:hyperlink w:anchor="_Toc227674125" w:history="1">
        <w:r w:rsidR="00755CB9" w:rsidRPr="00AB4EB4">
          <w:rPr>
            <w:rStyle w:val="Hyperlink"/>
            <w:noProof/>
          </w:rPr>
          <w:t>Acknowledgments</w:t>
        </w:r>
      </w:hyperlink>
    </w:p>
    <w:p w14:paraId="7214ECA6" w14:textId="77777777" w:rsidR="00755CB9" w:rsidRDefault="00755CB9">
      <w:pPr>
        <w:pStyle w:val="TOC1"/>
        <w:rPr>
          <w:rFonts w:asciiTheme="minorHAnsi" w:eastAsiaTheme="minorEastAsia" w:hAnsiTheme="minorHAnsi" w:cstheme="minorBidi"/>
          <w:noProof/>
          <w:kern w:val="2"/>
          <w14:ligatures w14:val="standardContextual"/>
        </w:rPr>
      </w:pPr>
      <w:hyperlink w:anchor="_Toc227674126" w:history="1">
        <w:r w:rsidRPr="00AB4EB4">
          <w:rPr>
            <w:rStyle w:val="Hyperlink"/>
            <w:noProof/>
          </w:rPr>
          <w:t>Introduction</w:t>
        </w:r>
      </w:hyperlink>
    </w:p>
    <w:p w14:paraId="27C7873B" w14:textId="77777777" w:rsidR="00755CB9" w:rsidRDefault="00755CB9">
      <w:pPr>
        <w:pStyle w:val="TOC1"/>
        <w:rPr>
          <w:rFonts w:asciiTheme="minorHAnsi" w:eastAsiaTheme="minorEastAsia" w:hAnsiTheme="minorHAnsi" w:cstheme="minorBidi"/>
          <w:noProof/>
          <w:kern w:val="2"/>
          <w14:ligatures w14:val="standardContextual"/>
        </w:rPr>
      </w:pPr>
      <w:hyperlink w:anchor="_Toc227674127" w:history="1">
        <w:r w:rsidRPr="00AB4EB4">
          <w:rPr>
            <w:rStyle w:val="Hyperlink"/>
            <w:noProof/>
          </w:rPr>
          <w:t>Purpose and Scope</w:t>
        </w:r>
      </w:hyperlink>
    </w:p>
    <w:p w14:paraId="2C9B9DB4" w14:textId="77777777" w:rsidR="00755CB9" w:rsidRDefault="00755CB9">
      <w:pPr>
        <w:pStyle w:val="TOC1"/>
        <w:rPr>
          <w:rFonts w:asciiTheme="minorHAnsi" w:eastAsiaTheme="minorEastAsia" w:hAnsiTheme="minorHAnsi" w:cstheme="minorBidi"/>
          <w:noProof/>
          <w:kern w:val="2"/>
          <w14:ligatures w14:val="standardContextual"/>
        </w:rPr>
      </w:pPr>
      <w:hyperlink w:anchor="_Toc227674128" w:history="1">
        <w:r w:rsidRPr="00AB4EB4">
          <w:rPr>
            <w:rStyle w:val="Hyperlink"/>
            <w:noProof/>
          </w:rPr>
          <w:t>Republic of Vanuatu</w:t>
        </w:r>
      </w:hyperlink>
    </w:p>
    <w:p w14:paraId="68FDCFDD" w14:textId="77777777" w:rsidR="00755CB9" w:rsidRDefault="00755CB9">
      <w:pPr>
        <w:pStyle w:val="TOC2"/>
        <w:rPr>
          <w:rFonts w:asciiTheme="minorHAnsi" w:eastAsiaTheme="minorEastAsia" w:hAnsiTheme="minorHAnsi" w:cstheme="minorBidi"/>
          <w:noProof/>
          <w:kern w:val="2"/>
          <w14:ligatures w14:val="standardContextual"/>
        </w:rPr>
      </w:pPr>
      <w:hyperlink w:anchor="_Toc227674129" w:history="1">
        <w:r w:rsidRPr="00AB4EB4">
          <w:rPr>
            <w:rStyle w:val="Hyperlink"/>
            <w:noProof/>
          </w:rPr>
          <w:t>City of Port Vila, Island of Éfaté</w:t>
        </w:r>
      </w:hyperlink>
    </w:p>
    <w:p w14:paraId="6C1C4A71"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0" w:history="1">
        <w:r w:rsidRPr="00AB4EB4">
          <w:rPr>
            <w:rStyle w:val="Hyperlink"/>
            <w:noProof/>
          </w:rPr>
          <w:t>Precipitation</w:t>
        </w:r>
      </w:hyperlink>
    </w:p>
    <w:p w14:paraId="1460C63E"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1" w:history="1">
        <w:r w:rsidRPr="00AB4EB4">
          <w:rPr>
            <w:rStyle w:val="Hyperlink"/>
            <w:noProof/>
          </w:rPr>
          <w:t>Evapotranspiration</w:t>
        </w:r>
      </w:hyperlink>
    </w:p>
    <w:p w14:paraId="5FA1EF4B"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2" w:history="1">
        <w:r w:rsidRPr="00AB4EB4">
          <w:rPr>
            <w:rStyle w:val="Hyperlink"/>
            <w:noProof/>
          </w:rPr>
          <w:t>Water Balance</w:t>
        </w:r>
      </w:hyperlink>
    </w:p>
    <w:p w14:paraId="626607FB"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3" w:history="1">
        <w:r w:rsidRPr="00AB4EB4">
          <w:rPr>
            <w:rStyle w:val="Hyperlink"/>
            <w:noProof/>
          </w:rPr>
          <w:t>Seismicity</w:t>
        </w:r>
      </w:hyperlink>
    </w:p>
    <w:p w14:paraId="7F4D0C0F" w14:textId="77777777" w:rsidR="00755CB9" w:rsidRDefault="00755CB9">
      <w:pPr>
        <w:pStyle w:val="TOC2"/>
        <w:rPr>
          <w:rFonts w:asciiTheme="minorHAnsi" w:eastAsiaTheme="minorEastAsia" w:hAnsiTheme="minorHAnsi" w:cstheme="minorBidi"/>
          <w:noProof/>
          <w:kern w:val="2"/>
          <w14:ligatures w14:val="standardContextual"/>
        </w:rPr>
      </w:pPr>
      <w:hyperlink w:anchor="_Toc227674134" w:history="1">
        <w:r w:rsidRPr="00AB4EB4">
          <w:rPr>
            <w:rStyle w:val="Hyperlink"/>
            <w:noProof/>
          </w:rPr>
          <w:t>Mele, La Colle, Tagabe, and Taeouma Basins</w:t>
        </w:r>
      </w:hyperlink>
    </w:p>
    <w:p w14:paraId="49D4A086"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5" w:history="1">
        <w:r w:rsidRPr="00AB4EB4">
          <w:rPr>
            <w:rStyle w:val="Hyperlink"/>
            <w:noProof/>
          </w:rPr>
          <w:t>Precipitation</w:t>
        </w:r>
      </w:hyperlink>
    </w:p>
    <w:p w14:paraId="7D1EFEEE"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6" w:history="1">
        <w:r w:rsidRPr="00AB4EB4">
          <w:rPr>
            <w:rStyle w:val="Hyperlink"/>
            <w:noProof/>
          </w:rPr>
          <w:t>Evapotranspiration</w:t>
        </w:r>
      </w:hyperlink>
    </w:p>
    <w:p w14:paraId="2926F0E4"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7" w:history="1">
        <w:r w:rsidRPr="00AB4EB4">
          <w:rPr>
            <w:rStyle w:val="Hyperlink"/>
            <w:noProof/>
          </w:rPr>
          <w:t>Water Balance</w:t>
        </w:r>
      </w:hyperlink>
    </w:p>
    <w:p w14:paraId="55F41B31" w14:textId="77777777" w:rsidR="00755CB9" w:rsidRDefault="00755CB9">
      <w:pPr>
        <w:pStyle w:val="TOC3"/>
        <w:rPr>
          <w:rFonts w:asciiTheme="minorHAnsi" w:eastAsiaTheme="minorEastAsia" w:hAnsiTheme="minorHAnsi" w:cstheme="minorBidi"/>
          <w:noProof/>
          <w:kern w:val="2"/>
          <w14:ligatures w14:val="standardContextual"/>
        </w:rPr>
      </w:pPr>
      <w:hyperlink w:anchor="_Toc227674138" w:history="1">
        <w:r w:rsidRPr="00AB4EB4">
          <w:rPr>
            <w:rStyle w:val="Hyperlink"/>
            <w:noProof/>
          </w:rPr>
          <w:t>Seismicity</w:t>
        </w:r>
      </w:hyperlink>
    </w:p>
    <w:p w14:paraId="10C401C4" w14:textId="77777777" w:rsidR="00755CB9" w:rsidRDefault="00755CB9">
      <w:pPr>
        <w:pStyle w:val="TOC1"/>
        <w:rPr>
          <w:rFonts w:asciiTheme="minorHAnsi" w:eastAsiaTheme="minorEastAsia" w:hAnsiTheme="minorHAnsi" w:cstheme="minorBidi"/>
          <w:noProof/>
          <w:kern w:val="2"/>
          <w14:ligatures w14:val="standardContextual"/>
        </w:rPr>
      </w:pPr>
      <w:hyperlink w:anchor="_Toc227674139" w:history="1">
        <w:r w:rsidRPr="00AB4EB4">
          <w:rPr>
            <w:rStyle w:val="Hyperlink"/>
            <w:noProof/>
          </w:rPr>
          <w:t>Discussion</w:t>
        </w:r>
      </w:hyperlink>
    </w:p>
    <w:p w14:paraId="4A84834F" w14:textId="77777777" w:rsidR="00755CB9" w:rsidRDefault="00755CB9">
      <w:pPr>
        <w:pStyle w:val="TOC1"/>
        <w:rPr>
          <w:rFonts w:asciiTheme="minorHAnsi" w:eastAsiaTheme="minorEastAsia" w:hAnsiTheme="minorHAnsi" w:cstheme="minorBidi"/>
          <w:noProof/>
          <w:kern w:val="2"/>
          <w14:ligatures w14:val="standardContextual"/>
        </w:rPr>
      </w:pPr>
      <w:hyperlink w:anchor="_Toc227674140" w:history="1">
        <w:r w:rsidRPr="00AB4EB4">
          <w:rPr>
            <w:rStyle w:val="Hyperlink"/>
            <w:noProof/>
          </w:rPr>
          <w:t>Conclusion</w:t>
        </w:r>
      </w:hyperlink>
    </w:p>
    <w:p w14:paraId="58AE5600" w14:textId="77777777" w:rsidR="00755CB9" w:rsidRDefault="00755CB9">
      <w:pPr>
        <w:pStyle w:val="TOC1"/>
        <w:rPr>
          <w:rFonts w:asciiTheme="minorHAnsi" w:eastAsiaTheme="minorEastAsia" w:hAnsiTheme="minorHAnsi" w:cstheme="minorBidi"/>
          <w:noProof/>
          <w:kern w:val="2"/>
          <w14:ligatures w14:val="standardContextual"/>
        </w:rPr>
      </w:pPr>
      <w:hyperlink w:anchor="_Toc227674141" w:history="1">
        <w:r w:rsidRPr="00AB4EB4">
          <w:rPr>
            <w:rStyle w:val="Hyperlink"/>
            <w:noProof/>
          </w:rPr>
          <w:t>References Cited</w:t>
        </w:r>
      </w:hyperlink>
    </w:p>
    <w:p w14:paraId="662DFC9A" w14:textId="332611D9" w:rsidR="00203691" w:rsidRDefault="00203691" w:rsidP="00203691">
      <w:pPr>
        <w:pStyle w:val="TOC1"/>
      </w:pPr>
      <w:r>
        <w:rPr>
          <w:color w:val="2B579A"/>
          <w:shd w:val="clear" w:color="auto" w:fill="E6E6E6"/>
        </w:rPr>
        <w:lastRenderedPageBreak/>
        <w:fldChar w:fldCharType="end"/>
      </w:r>
    </w:p>
    <w:p w14:paraId="0D409EF4" w14:textId="77777777" w:rsidR="00203691" w:rsidRDefault="00203691" w:rsidP="00203691">
      <w:pPr>
        <w:pStyle w:val="TOCHeading2"/>
      </w:pPr>
      <w:bookmarkStart w:id="12" w:name="_Toc507583976"/>
      <w:bookmarkStart w:id="13" w:name="_Toc507584030"/>
      <w:r>
        <w:t>Figures</w:t>
      </w:r>
    </w:p>
    <w:p w14:paraId="77A7954F" w14:textId="77777777" w:rsidR="00A51C33"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8285660" w:history="1">
        <w:r w:rsidR="00A51C33" w:rsidRPr="00017F5E">
          <w:rPr>
            <w:rStyle w:val="Hyperlink"/>
            <w:noProof/>
          </w:rPr>
          <w:t>Figure 1. Map of Western Pacific Ocean Island Nations. The Geographic Coordinate System is WGS84. Sources: Esri, TomTom, FAO, NOAA, USGS.</w:t>
        </w:r>
      </w:hyperlink>
    </w:p>
    <w:p w14:paraId="7317ECF6"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1" w:history="1">
        <w:r w:rsidRPr="00017F5E">
          <w:rPr>
            <w:rStyle w:val="Hyperlink"/>
            <w:noProof/>
          </w:rPr>
          <w:t>Figure 2. Map of Island of Éfaté. The Geographic Coordinate System is WGS84. Sources: Esri, TomTom, FAO, NOAA, USGS.</w:t>
        </w:r>
      </w:hyperlink>
    </w:p>
    <w:p w14:paraId="77EA7D8B"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2" w:history="1">
        <w:r w:rsidRPr="00017F5E">
          <w:rPr>
            <w:rStyle w:val="Hyperlink"/>
            <w:noProof/>
          </w:rPr>
          <w:t>Figure 3. Mean annual precipitation from 2015 - 2024 from IMERG Final Run dataset, displaying lower values in light blue and higher values dark blue.</w:t>
        </w:r>
      </w:hyperlink>
    </w:p>
    <w:p w14:paraId="79DF3827"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3" w:history="1">
        <w:r w:rsidRPr="00017F5E">
          <w:rPr>
            <w:rStyle w:val="Hyperlink"/>
            <w:noProof/>
          </w:rPr>
          <w:t>Figure 4. Map of Island of Éfaté with Basin boundaries for Mele, La Colle, Teouma, and Tagabe. The Geographic Coordinate System is WGS84. Sources: Esri, TomTom, FAO, NOAA, USGS.</w:t>
        </w:r>
      </w:hyperlink>
    </w:p>
    <w:p w14:paraId="037A1759"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4" w:history="1">
        <w:r w:rsidRPr="00017F5E">
          <w:rPr>
            <w:rStyle w:val="Hyperlink"/>
            <w:noProof/>
          </w:rPr>
          <w:t>Figure 5. Monthly precipitation for Port Vila from years 1998 - 2025 in mm.</w:t>
        </w:r>
      </w:hyperlink>
    </w:p>
    <w:p w14:paraId="7DDE6973"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5" w:history="1">
        <w:r w:rsidRPr="00017F5E">
          <w:rPr>
            <w:rStyle w:val="Hyperlink"/>
            <w:noProof/>
          </w:rPr>
          <w:t>Figure 6. Annual precipitation for years 1998 – 2024 in mm.</w:t>
        </w:r>
      </w:hyperlink>
    </w:p>
    <w:p w14:paraId="588062DA"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6" w:history="1">
        <w:r w:rsidRPr="00017F5E">
          <w:rPr>
            <w:rStyle w:val="Hyperlink"/>
            <w:noProof/>
          </w:rPr>
          <w:t>Figure 7. Mean monthly precipitation and actual ET in mm.</w:t>
        </w:r>
      </w:hyperlink>
    </w:p>
    <w:p w14:paraId="505D2B9F"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7" w:history="1">
        <w:r w:rsidRPr="00017F5E">
          <w:rPr>
            <w:rStyle w:val="Hyperlink"/>
            <w:noProof/>
          </w:rPr>
          <w:t>Figure 8. Annual actual ET for years 2013 - 2025 in mm.</w:t>
        </w:r>
      </w:hyperlink>
    </w:p>
    <w:p w14:paraId="215F5838"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8" w:history="1">
        <w:r w:rsidRPr="00017F5E">
          <w:rPr>
            <w:rStyle w:val="Hyperlink"/>
            <w:noProof/>
          </w:rPr>
          <w:t>Figure 9. Monthly net water availability for years 2012 - 2025 in mm.</w:t>
        </w:r>
      </w:hyperlink>
    </w:p>
    <w:p w14:paraId="61C80D92"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69" w:history="1">
        <w:r w:rsidRPr="00017F5E">
          <w:rPr>
            <w:rStyle w:val="Hyperlink"/>
            <w:noProof/>
          </w:rPr>
          <w:t>Figure 10. Net water availability per year in mm.</w:t>
        </w:r>
      </w:hyperlink>
    </w:p>
    <w:p w14:paraId="52BD80D7"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0" w:history="1">
        <w:r w:rsidRPr="00017F5E">
          <w:rPr>
            <w:rStyle w:val="Hyperlink"/>
            <w:noProof/>
          </w:rPr>
          <w:t>Figure 11. Monthly precipitation for years 1998 - 2025 in mm.</w:t>
        </w:r>
      </w:hyperlink>
    </w:p>
    <w:p w14:paraId="4B049A09"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1" w:history="1">
        <w:r w:rsidRPr="00017F5E">
          <w:rPr>
            <w:rStyle w:val="Hyperlink"/>
            <w:noProof/>
          </w:rPr>
          <w:t>Figure 12. Annual precipitation for years 1998 – 2024 in mm.</w:t>
        </w:r>
      </w:hyperlink>
    </w:p>
    <w:p w14:paraId="0A96349F"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2" w:history="1">
        <w:r w:rsidRPr="00017F5E">
          <w:rPr>
            <w:rStyle w:val="Hyperlink"/>
            <w:noProof/>
          </w:rPr>
          <w:t>Figure 13. Mean monthly precipitation and actual ET in mm.</w:t>
        </w:r>
      </w:hyperlink>
    </w:p>
    <w:p w14:paraId="3F6D7A13"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3" w:history="1">
        <w:r w:rsidRPr="00017F5E">
          <w:rPr>
            <w:rStyle w:val="Hyperlink"/>
            <w:noProof/>
          </w:rPr>
          <w:t>Figure 14. Annual actual ET for years 2013 - 2025 in mm.</w:t>
        </w:r>
      </w:hyperlink>
    </w:p>
    <w:p w14:paraId="65F0FB39"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4" w:history="1">
        <w:r w:rsidRPr="00017F5E">
          <w:rPr>
            <w:rStyle w:val="Hyperlink"/>
            <w:noProof/>
          </w:rPr>
          <w:t>Figure 15. Monthly net water availability for years 2012 - 2025 in mm.</w:t>
        </w:r>
      </w:hyperlink>
    </w:p>
    <w:p w14:paraId="68E2AF1E"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5" w:history="1">
        <w:r w:rsidRPr="00017F5E">
          <w:rPr>
            <w:rStyle w:val="Hyperlink"/>
            <w:noProof/>
          </w:rPr>
          <w:t>Figure 16. Net water availability per year in mm.</w:t>
        </w:r>
      </w:hyperlink>
    </w:p>
    <w:p w14:paraId="3038F8D2" w14:textId="5B6503F0" w:rsidR="00203691" w:rsidRDefault="00203691" w:rsidP="00712B5C">
      <w:pPr>
        <w:pStyle w:val="TableofFigures"/>
        <w:tabs>
          <w:tab w:val="left" w:pos="1440"/>
          <w:tab w:val="right" w:leader="dot" w:pos="9350"/>
        </w:tabs>
      </w:pPr>
      <w:r>
        <w:rPr>
          <w:color w:val="2B579A"/>
          <w:shd w:val="clear" w:color="auto" w:fill="E6E6E6"/>
        </w:rPr>
        <w:fldChar w:fldCharType="end"/>
      </w:r>
    </w:p>
    <w:p w14:paraId="1A62DB0B" w14:textId="77777777" w:rsidR="00A51C33" w:rsidRDefault="00203691" w:rsidP="00203691">
      <w:pPr>
        <w:pStyle w:val="TOCHeading2"/>
        <w:rPr>
          <w:noProof/>
        </w:rPr>
      </w:pPr>
      <w:r>
        <w:t>Tables</w:t>
      </w:r>
      <w:r>
        <w:rPr>
          <w:color w:val="2B579A"/>
          <w:shd w:val="clear" w:color="auto" w:fill="E6E6E6"/>
        </w:rPr>
        <w:fldChar w:fldCharType="begin"/>
      </w:r>
      <w:r>
        <w:instrText xml:space="preserve"> TOC \f T \n \h \z \t "TableTitle" \c "Table" </w:instrText>
      </w:r>
      <w:r>
        <w:rPr>
          <w:color w:val="2B579A"/>
          <w:shd w:val="clear" w:color="auto" w:fill="E6E6E6"/>
        </w:rPr>
        <w:fldChar w:fldCharType="separate"/>
      </w:r>
    </w:p>
    <w:p w14:paraId="5D7A070B"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6" w:history="1">
        <w:r w:rsidRPr="00183380">
          <w:rPr>
            <w:rStyle w:val="Hyperlink"/>
            <w:noProof/>
          </w:rPr>
          <w:t>International System of Units to U.S. customary units</w:t>
        </w:r>
      </w:hyperlink>
    </w:p>
    <w:p w14:paraId="2D6D06DE"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7" w:history="1">
        <w:r w:rsidRPr="00183380">
          <w:rPr>
            <w:rStyle w:val="Hyperlink"/>
            <w:noProof/>
          </w:rPr>
          <w:t>Table 1. Mean IMERG Precipitation Statistics (1998–2024) for Port Vila Basin</w:t>
        </w:r>
      </w:hyperlink>
    </w:p>
    <w:p w14:paraId="4AAD2C45" w14:textId="77777777" w:rsidR="00A51C33" w:rsidRDefault="00A51C33">
      <w:pPr>
        <w:pStyle w:val="TableofFigures"/>
        <w:tabs>
          <w:tab w:val="right" w:leader="dot" w:pos="9350"/>
        </w:tabs>
        <w:rPr>
          <w:rFonts w:asciiTheme="minorHAnsi" w:eastAsiaTheme="minorEastAsia" w:hAnsiTheme="minorHAnsi" w:cstheme="minorBidi"/>
          <w:noProof/>
          <w:kern w:val="2"/>
          <w14:ligatures w14:val="standardContextual"/>
        </w:rPr>
      </w:pPr>
      <w:hyperlink w:anchor="_Toc228285678" w:history="1">
        <w:r w:rsidRPr="00183380">
          <w:rPr>
            <w:rStyle w:val="Hyperlink"/>
            <w:noProof/>
          </w:rPr>
          <w:t>Table 2. Mean IMERG Precipitation Statistics (1998–2024) Teouma Basin</w:t>
        </w:r>
      </w:hyperlink>
    </w:p>
    <w:p w14:paraId="02762CA1" w14:textId="56127B6C" w:rsidR="00F0355A" w:rsidRDefault="00203691" w:rsidP="00F0355A">
      <w:pPr>
        <w:pStyle w:val="FrontMatterHead"/>
      </w:pPr>
      <w:r>
        <w:rPr>
          <w:color w:val="2B579A"/>
          <w:shd w:val="clear" w:color="auto" w:fill="E6E6E6"/>
        </w:rPr>
        <w:fldChar w:fldCharType="end"/>
      </w:r>
      <w:bookmarkStart w:id="14" w:name="_Toc507583980"/>
      <w:bookmarkStart w:id="15" w:name="_Toc507584034"/>
      <w:r w:rsidR="00F0355A" w:rsidRPr="00F0355A">
        <w:t xml:space="preserve"> </w:t>
      </w:r>
      <w:r w:rsidR="00F0355A">
        <w:t>Conversion Factors</w:t>
      </w:r>
    </w:p>
    <w:p w14:paraId="0A9AD763" w14:textId="77777777" w:rsidR="00F0355A" w:rsidRDefault="00F0355A" w:rsidP="00F0355A">
      <w:pPr>
        <w:pStyle w:val="TableTitle"/>
      </w:pPr>
      <w:bookmarkStart w:id="16" w:name="_Toc507583978"/>
      <w:bookmarkStart w:id="17" w:name="_Toc507584032"/>
      <w:bookmarkStart w:id="18" w:name="_Toc20723230"/>
      <w:bookmarkStart w:id="19" w:name="_Toc226927393"/>
      <w:bookmarkStart w:id="20" w:name="_Toc226968175"/>
      <w:bookmarkStart w:id="21" w:name="_Toc228285676"/>
      <w:r>
        <w:t>International System of Units to U.S. customary units</w:t>
      </w:r>
      <w:bookmarkEnd w:id="16"/>
      <w:bookmarkEnd w:id="17"/>
      <w:bookmarkEnd w:id="18"/>
      <w:bookmarkEnd w:id="19"/>
      <w:bookmarkEnd w:id="20"/>
      <w:bookmarkEnd w:id="21"/>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F0355A" w:rsidRPr="00BA340B" w14:paraId="75A1BCFF" w14:textId="77777777" w:rsidTr="006A178A">
        <w:trPr>
          <w:cantSplit/>
          <w:tblHeader/>
        </w:trPr>
        <w:tc>
          <w:tcPr>
            <w:tcW w:w="2558" w:type="dxa"/>
            <w:tcBorders>
              <w:bottom w:val="single" w:sz="4" w:space="0" w:color="auto"/>
              <w:tl2br w:val="nil"/>
            </w:tcBorders>
            <w:vAlign w:val="center"/>
          </w:tcPr>
          <w:p w14:paraId="71459B99" w14:textId="77777777" w:rsidR="00F0355A" w:rsidRPr="00BA340B" w:rsidRDefault="00F0355A" w:rsidP="006A178A">
            <w:pPr>
              <w:pStyle w:val="TableHead"/>
            </w:pPr>
            <w:r w:rsidRPr="00BA340B">
              <w:t>Multiply</w:t>
            </w:r>
          </w:p>
        </w:tc>
        <w:tc>
          <w:tcPr>
            <w:tcW w:w="2558" w:type="dxa"/>
            <w:tcBorders>
              <w:bottom w:val="single" w:sz="4" w:space="0" w:color="auto"/>
              <w:tl2br w:val="nil"/>
            </w:tcBorders>
            <w:vAlign w:val="center"/>
          </w:tcPr>
          <w:p w14:paraId="166F3AFB" w14:textId="77777777" w:rsidR="00F0355A" w:rsidRPr="00BA340B" w:rsidRDefault="00F0355A" w:rsidP="006A178A">
            <w:pPr>
              <w:pStyle w:val="TableHead"/>
              <w:tabs>
                <w:tab w:val="decimal" w:pos="495"/>
              </w:tabs>
            </w:pPr>
            <w:r w:rsidRPr="00BA340B">
              <w:t>By</w:t>
            </w:r>
          </w:p>
        </w:tc>
        <w:tc>
          <w:tcPr>
            <w:tcW w:w="2559" w:type="dxa"/>
            <w:tcBorders>
              <w:bottom w:val="single" w:sz="4" w:space="0" w:color="auto"/>
              <w:tl2br w:val="nil"/>
            </w:tcBorders>
            <w:vAlign w:val="center"/>
          </w:tcPr>
          <w:p w14:paraId="443663DC" w14:textId="77777777" w:rsidR="00F0355A" w:rsidRPr="00BA340B" w:rsidRDefault="00F0355A" w:rsidP="006A178A">
            <w:pPr>
              <w:pStyle w:val="TableHead"/>
            </w:pPr>
            <w:r w:rsidRPr="00BA340B">
              <w:t>To obtain</w:t>
            </w:r>
          </w:p>
        </w:tc>
      </w:tr>
      <w:tr w:rsidR="00F0355A" w:rsidRPr="00BA340B" w14:paraId="1A613439" w14:textId="77777777" w:rsidTr="006A178A">
        <w:trPr>
          <w:cantSplit/>
        </w:trPr>
        <w:tc>
          <w:tcPr>
            <w:tcW w:w="7675" w:type="dxa"/>
            <w:gridSpan w:val="3"/>
            <w:tcBorders>
              <w:top w:val="single" w:sz="4" w:space="0" w:color="auto"/>
              <w:bottom w:val="single" w:sz="4" w:space="0" w:color="auto"/>
            </w:tcBorders>
            <w:vAlign w:val="center"/>
          </w:tcPr>
          <w:p w14:paraId="58DC66D1" w14:textId="77777777" w:rsidR="00F0355A" w:rsidRPr="002E2E3D" w:rsidRDefault="00F0355A" w:rsidP="006A178A">
            <w:pPr>
              <w:pStyle w:val="TableSpanner"/>
              <w:tabs>
                <w:tab w:val="decimal" w:pos="495"/>
              </w:tabs>
            </w:pPr>
            <w:r w:rsidRPr="002E2E3D">
              <w:t>Length</w:t>
            </w:r>
          </w:p>
        </w:tc>
      </w:tr>
      <w:tr w:rsidR="00F0355A" w:rsidRPr="00BA340B" w14:paraId="57F41268" w14:textId="77777777" w:rsidTr="006A178A">
        <w:trPr>
          <w:cantSplit/>
        </w:trPr>
        <w:tc>
          <w:tcPr>
            <w:tcW w:w="2558" w:type="dxa"/>
            <w:tcBorders>
              <w:top w:val="nil"/>
              <w:bottom w:val="nil"/>
            </w:tcBorders>
          </w:tcPr>
          <w:p w14:paraId="1E1D2F73" w14:textId="77777777" w:rsidR="00F0355A" w:rsidRPr="00BA340B" w:rsidRDefault="00F0355A" w:rsidP="006A178A">
            <w:pPr>
              <w:pStyle w:val="TableBody"/>
            </w:pPr>
            <w:proofErr w:type="gramStart"/>
            <w:r w:rsidRPr="00BA340B">
              <w:t>millimeter</w:t>
            </w:r>
            <w:proofErr w:type="gramEnd"/>
            <w:r w:rsidRPr="00BA340B">
              <w:t xml:space="preserve"> (mm)</w:t>
            </w:r>
          </w:p>
        </w:tc>
        <w:tc>
          <w:tcPr>
            <w:tcW w:w="2558" w:type="dxa"/>
            <w:tcBorders>
              <w:top w:val="nil"/>
              <w:bottom w:val="nil"/>
            </w:tcBorders>
          </w:tcPr>
          <w:p w14:paraId="60B1FFDB" w14:textId="77777777" w:rsidR="00F0355A" w:rsidRPr="00BA340B" w:rsidRDefault="00F0355A" w:rsidP="006A178A">
            <w:pPr>
              <w:pStyle w:val="TableBody"/>
            </w:pPr>
            <w:r w:rsidRPr="00BA340B">
              <w:t>0.03937</w:t>
            </w:r>
          </w:p>
        </w:tc>
        <w:tc>
          <w:tcPr>
            <w:tcW w:w="2559" w:type="dxa"/>
            <w:tcBorders>
              <w:top w:val="nil"/>
              <w:bottom w:val="nil"/>
            </w:tcBorders>
          </w:tcPr>
          <w:p w14:paraId="27B14D6D" w14:textId="77777777" w:rsidR="00F0355A" w:rsidRPr="00BA340B" w:rsidRDefault="00F0355A" w:rsidP="006A178A">
            <w:pPr>
              <w:pStyle w:val="TableBody"/>
            </w:pPr>
            <w:r w:rsidRPr="00BA340B">
              <w:t>inch (in.)</w:t>
            </w:r>
          </w:p>
        </w:tc>
      </w:tr>
      <w:tr w:rsidR="00F0355A" w:rsidRPr="00BA340B" w14:paraId="54370BA6" w14:textId="77777777" w:rsidTr="006A178A">
        <w:trPr>
          <w:cantSplit/>
        </w:trPr>
        <w:tc>
          <w:tcPr>
            <w:tcW w:w="2558" w:type="dxa"/>
            <w:tcBorders>
              <w:top w:val="nil"/>
              <w:bottom w:val="nil"/>
            </w:tcBorders>
          </w:tcPr>
          <w:p w14:paraId="49730862" w14:textId="77777777" w:rsidR="00F0355A" w:rsidRPr="00BA340B" w:rsidRDefault="00F0355A" w:rsidP="006A178A">
            <w:pPr>
              <w:pStyle w:val="TableBody"/>
            </w:pPr>
            <w:r w:rsidRPr="00BA340B">
              <w:t>meter (m)</w:t>
            </w:r>
          </w:p>
        </w:tc>
        <w:tc>
          <w:tcPr>
            <w:tcW w:w="2558" w:type="dxa"/>
            <w:tcBorders>
              <w:top w:val="nil"/>
              <w:bottom w:val="nil"/>
            </w:tcBorders>
          </w:tcPr>
          <w:p w14:paraId="5D1560F4" w14:textId="77777777" w:rsidR="00F0355A" w:rsidRPr="00BA340B" w:rsidRDefault="00F0355A" w:rsidP="006A178A">
            <w:pPr>
              <w:pStyle w:val="TableBody"/>
            </w:pPr>
            <w:r w:rsidRPr="00BA340B">
              <w:t>3.281</w:t>
            </w:r>
          </w:p>
        </w:tc>
        <w:tc>
          <w:tcPr>
            <w:tcW w:w="2559" w:type="dxa"/>
            <w:tcBorders>
              <w:top w:val="nil"/>
              <w:bottom w:val="nil"/>
            </w:tcBorders>
          </w:tcPr>
          <w:p w14:paraId="18356A2D" w14:textId="77777777" w:rsidR="00F0355A" w:rsidRPr="00BA340B" w:rsidRDefault="00F0355A" w:rsidP="006A178A">
            <w:pPr>
              <w:pStyle w:val="TableBody"/>
            </w:pPr>
            <w:r w:rsidRPr="00BA340B">
              <w:t xml:space="preserve">foot (ft) </w:t>
            </w:r>
          </w:p>
        </w:tc>
      </w:tr>
      <w:tr w:rsidR="00F0355A" w:rsidRPr="00BA340B" w14:paraId="64F6CA4C" w14:textId="77777777" w:rsidTr="006A178A">
        <w:trPr>
          <w:cantSplit/>
        </w:trPr>
        <w:tc>
          <w:tcPr>
            <w:tcW w:w="2558" w:type="dxa"/>
            <w:tcBorders>
              <w:top w:val="nil"/>
              <w:bottom w:val="nil"/>
            </w:tcBorders>
          </w:tcPr>
          <w:p w14:paraId="5EC6CE32" w14:textId="77777777" w:rsidR="00F0355A" w:rsidRPr="00BA340B" w:rsidRDefault="00F0355A" w:rsidP="006A178A">
            <w:pPr>
              <w:pStyle w:val="TableBody"/>
            </w:pPr>
            <w:r w:rsidRPr="00BA340B">
              <w:t>kilometer (km)</w:t>
            </w:r>
          </w:p>
        </w:tc>
        <w:tc>
          <w:tcPr>
            <w:tcW w:w="2558" w:type="dxa"/>
            <w:tcBorders>
              <w:top w:val="nil"/>
              <w:bottom w:val="nil"/>
            </w:tcBorders>
          </w:tcPr>
          <w:p w14:paraId="0BE14DC7" w14:textId="77777777" w:rsidR="00F0355A" w:rsidRPr="00BA340B" w:rsidRDefault="00F0355A" w:rsidP="006A178A">
            <w:pPr>
              <w:pStyle w:val="TableBody"/>
            </w:pPr>
            <w:r w:rsidRPr="00BA340B">
              <w:t>0.6214</w:t>
            </w:r>
          </w:p>
        </w:tc>
        <w:tc>
          <w:tcPr>
            <w:tcW w:w="2559" w:type="dxa"/>
            <w:tcBorders>
              <w:top w:val="nil"/>
              <w:bottom w:val="nil"/>
            </w:tcBorders>
          </w:tcPr>
          <w:p w14:paraId="5D717733" w14:textId="77777777" w:rsidR="00F0355A" w:rsidRPr="00BA340B" w:rsidRDefault="00F0355A" w:rsidP="006A178A">
            <w:pPr>
              <w:pStyle w:val="TableBody"/>
            </w:pPr>
            <w:r w:rsidRPr="00BA340B">
              <w:t>mile (mi)</w:t>
            </w:r>
          </w:p>
        </w:tc>
      </w:tr>
      <w:tr w:rsidR="00F0355A" w:rsidRPr="00BA340B" w14:paraId="3FB1F8F8" w14:textId="77777777" w:rsidTr="006A178A">
        <w:trPr>
          <w:cantSplit/>
        </w:trPr>
        <w:tc>
          <w:tcPr>
            <w:tcW w:w="7675" w:type="dxa"/>
            <w:gridSpan w:val="3"/>
            <w:tcBorders>
              <w:bottom w:val="single" w:sz="4" w:space="0" w:color="auto"/>
            </w:tcBorders>
            <w:vAlign w:val="center"/>
          </w:tcPr>
          <w:p w14:paraId="6ABBBF97" w14:textId="77777777" w:rsidR="00F0355A" w:rsidRPr="002E2E3D" w:rsidRDefault="00F0355A" w:rsidP="006A178A">
            <w:pPr>
              <w:pStyle w:val="TableSpanner"/>
              <w:tabs>
                <w:tab w:val="decimal" w:pos="495"/>
              </w:tabs>
            </w:pPr>
            <w:r w:rsidRPr="002E2E3D">
              <w:t>Area</w:t>
            </w:r>
          </w:p>
        </w:tc>
      </w:tr>
      <w:tr w:rsidR="00F0355A" w:rsidRPr="00BA340B" w14:paraId="5CAF2555" w14:textId="77777777" w:rsidTr="006A178A">
        <w:trPr>
          <w:cantSplit/>
        </w:trPr>
        <w:tc>
          <w:tcPr>
            <w:tcW w:w="2558" w:type="dxa"/>
            <w:tcBorders>
              <w:bottom w:val="nil"/>
            </w:tcBorders>
          </w:tcPr>
          <w:p w14:paraId="29A91843" w14:textId="77777777" w:rsidR="00F0355A" w:rsidRPr="00BA340B" w:rsidRDefault="00F0355A" w:rsidP="006A178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571497D5" w14:textId="77777777" w:rsidR="00F0355A" w:rsidRPr="00BA340B" w:rsidRDefault="00F0355A" w:rsidP="006A178A">
            <w:pPr>
              <w:pStyle w:val="TableBody"/>
            </w:pPr>
            <w:r w:rsidRPr="00BA340B">
              <w:t>0.0002471</w:t>
            </w:r>
          </w:p>
        </w:tc>
        <w:tc>
          <w:tcPr>
            <w:tcW w:w="2559" w:type="dxa"/>
            <w:tcBorders>
              <w:bottom w:val="nil"/>
            </w:tcBorders>
          </w:tcPr>
          <w:p w14:paraId="4C11A9E2" w14:textId="77777777" w:rsidR="00F0355A" w:rsidRPr="00BA340B" w:rsidRDefault="00F0355A" w:rsidP="006A178A">
            <w:pPr>
              <w:pStyle w:val="TableBody"/>
            </w:pPr>
            <w:r w:rsidRPr="00BA340B">
              <w:t xml:space="preserve">acre </w:t>
            </w:r>
          </w:p>
        </w:tc>
      </w:tr>
      <w:tr w:rsidR="00F0355A" w:rsidRPr="00BA340B" w14:paraId="54EE1FC7" w14:textId="77777777" w:rsidTr="006A178A">
        <w:trPr>
          <w:cantSplit/>
        </w:trPr>
        <w:tc>
          <w:tcPr>
            <w:tcW w:w="2558" w:type="dxa"/>
            <w:tcBorders>
              <w:top w:val="nil"/>
              <w:bottom w:val="nil"/>
            </w:tcBorders>
          </w:tcPr>
          <w:p w14:paraId="46380CBD" w14:textId="77777777" w:rsidR="00F0355A" w:rsidRPr="00BA340B" w:rsidRDefault="00F0355A" w:rsidP="006A178A">
            <w:pPr>
              <w:pStyle w:val="TableBody"/>
            </w:pPr>
            <w:r w:rsidRPr="00BA340B">
              <w:t>hectare (ha)</w:t>
            </w:r>
          </w:p>
        </w:tc>
        <w:tc>
          <w:tcPr>
            <w:tcW w:w="2558" w:type="dxa"/>
            <w:tcBorders>
              <w:top w:val="nil"/>
              <w:bottom w:val="nil"/>
            </w:tcBorders>
          </w:tcPr>
          <w:p w14:paraId="6F4D86D9" w14:textId="77777777" w:rsidR="00F0355A" w:rsidRPr="00BA340B" w:rsidRDefault="00F0355A" w:rsidP="006A178A">
            <w:pPr>
              <w:pStyle w:val="TableBody"/>
            </w:pPr>
            <w:r w:rsidRPr="00BA340B">
              <w:t>2.471</w:t>
            </w:r>
          </w:p>
        </w:tc>
        <w:tc>
          <w:tcPr>
            <w:tcW w:w="2559" w:type="dxa"/>
            <w:tcBorders>
              <w:top w:val="nil"/>
              <w:bottom w:val="nil"/>
            </w:tcBorders>
          </w:tcPr>
          <w:p w14:paraId="0C3B2B05" w14:textId="77777777" w:rsidR="00F0355A" w:rsidRPr="00BA340B" w:rsidRDefault="00F0355A" w:rsidP="006A178A">
            <w:pPr>
              <w:pStyle w:val="TableBody"/>
            </w:pPr>
            <w:r w:rsidRPr="00BA340B">
              <w:t>acre</w:t>
            </w:r>
          </w:p>
        </w:tc>
      </w:tr>
      <w:tr w:rsidR="00F0355A" w:rsidRPr="00BA340B" w14:paraId="6004D959" w14:textId="77777777" w:rsidTr="006A178A">
        <w:trPr>
          <w:cantSplit/>
        </w:trPr>
        <w:tc>
          <w:tcPr>
            <w:tcW w:w="2558" w:type="dxa"/>
            <w:tcBorders>
              <w:top w:val="nil"/>
              <w:bottom w:val="nil"/>
            </w:tcBorders>
          </w:tcPr>
          <w:p w14:paraId="4E4601A4" w14:textId="77777777" w:rsidR="00F0355A" w:rsidRPr="00BA340B" w:rsidRDefault="00F0355A" w:rsidP="006A178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6EB9BD14" w14:textId="77777777" w:rsidR="00F0355A" w:rsidRPr="00BA340B" w:rsidRDefault="00F0355A" w:rsidP="006A178A">
            <w:pPr>
              <w:pStyle w:val="TableBody"/>
            </w:pPr>
            <w:r w:rsidRPr="00BA340B">
              <w:t>2.471</w:t>
            </w:r>
          </w:p>
        </w:tc>
        <w:tc>
          <w:tcPr>
            <w:tcW w:w="2559" w:type="dxa"/>
            <w:tcBorders>
              <w:top w:val="nil"/>
              <w:bottom w:val="nil"/>
            </w:tcBorders>
          </w:tcPr>
          <w:p w14:paraId="66979390" w14:textId="77777777" w:rsidR="00F0355A" w:rsidRPr="00BA340B" w:rsidRDefault="00F0355A" w:rsidP="006A178A">
            <w:pPr>
              <w:pStyle w:val="TableBody"/>
            </w:pPr>
            <w:r w:rsidRPr="00BA340B">
              <w:t>acre</w:t>
            </w:r>
          </w:p>
        </w:tc>
      </w:tr>
      <w:tr w:rsidR="00F0355A" w:rsidRPr="00BA340B" w14:paraId="49982133" w14:textId="77777777" w:rsidTr="006A178A">
        <w:trPr>
          <w:cantSplit/>
        </w:trPr>
        <w:tc>
          <w:tcPr>
            <w:tcW w:w="2558" w:type="dxa"/>
            <w:tcBorders>
              <w:top w:val="nil"/>
              <w:bottom w:val="nil"/>
            </w:tcBorders>
          </w:tcPr>
          <w:p w14:paraId="35130399" w14:textId="77777777" w:rsidR="00F0355A" w:rsidRPr="00BA340B" w:rsidRDefault="00F0355A" w:rsidP="006A178A">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357DDD5F" w14:textId="77777777" w:rsidR="00F0355A" w:rsidRPr="00BA340B" w:rsidRDefault="00F0355A" w:rsidP="006A178A">
            <w:pPr>
              <w:pStyle w:val="TableBody"/>
            </w:pPr>
            <w:r w:rsidRPr="00BA340B">
              <w:t>247.1</w:t>
            </w:r>
          </w:p>
        </w:tc>
        <w:tc>
          <w:tcPr>
            <w:tcW w:w="2559" w:type="dxa"/>
            <w:tcBorders>
              <w:top w:val="nil"/>
              <w:bottom w:val="nil"/>
            </w:tcBorders>
          </w:tcPr>
          <w:p w14:paraId="38A268B8" w14:textId="77777777" w:rsidR="00F0355A" w:rsidRPr="00BA340B" w:rsidRDefault="00F0355A" w:rsidP="006A178A">
            <w:pPr>
              <w:pStyle w:val="TableBody"/>
            </w:pPr>
            <w:r w:rsidRPr="00BA340B">
              <w:t>acre</w:t>
            </w:r>
          </w:p>
        </w:tc>
      </w:tr>
      <w:tr w:rsidR="00F0355A" w:rsidRPr="00BA340B" w14:paraId="0CD1DE81" w14:textId="77777777" w:rsidTr="006A178A">
        <w:trPr>
          <w:cantSplit/>
        </w:trPr>
        <w:tc>
          <w:tcPr>
            <w:tcW w:w="2558" w:type="dxa"/>
            <w:tcBorders>
              <w:top w:val="nil"/>
              <w:bottom w:val="nil"/>
            </w:tcBorders>
          </w:tcPr>
          <w:p w14:paraId="6C3E90DE" w14:textId="77777777" w:rsidR="00F0355A" w:rsidRPr="00BA340B" w:rsidRDefault="00F0355A" w:rsidP="006A178A">
            <w:pPr>
              <w:pStyle w:val="TableBody"/>
            </w:pPr>
            <w:r w:rsidRPr="00BA340B">
              <w:lastRenderedPageBreak/>
              <w:t>square centimeter (cm</w:t>
            </w:r>
            <w:r w:rsidRPr="0003326A">
              <w:rPr>
                <w:vertAlign w:val="superscript"/>
              </w:rPr>
              <w:t>2</w:t>
            </w:r>
            <w:r w:rsidRPr="00BA340B">
              <w:t>)</w:t>
            </w:r>
          </w:p>
        </w:tc>
        <w:tc>
          <w:tcPr>
            <w:tcW w:w="2558" w:type="dxa"/>
            <w:tcBorders>
              <w:top w:val="nil"/>
              <w:bottom w:val="nil"/>
            </w:tcBorders>
          </w:tcPr>
          <w:p w14:paraId="374891B4" w14:textId="77777777" w:rsidR="00F0355A" w:rsidRPr="00BA340B" w:rsidRDefault="00F0355A" w:rsidP="006A178A">
            <w:pPr>
              <w:pStyle w:val="TableBody"/>
            </w:pPr>
            <w:r w:rsidRPr="00BA340B">
              <w:t>0.001076</w:t>
            </w:r>
          </w:p>
        </w:tc>
        <w:tc>
          <w:tcPr>
            <w:tcW w:w="2559" w:type="dxa"/>
            <w:tcBorders>
              <w:top w:val="nil"/>
              <w:bottom w:val="nil"/>
            </w:tcBorders>
          </w:tcPr>
          <w:p w14:paraId="760A865F" w14:textId="77777777" w:rsidR="00F0355A" w:rsidRPr="00BA340B" w:rsidRDefault="00F0355A" w:rsidP="006A178A">
            <w:pPr>
              <w:pStyle w:val="TableBody"/>
            </w:pPr>
            <w:r w:rsidRPr="00BA340B">
              <w:t>square foot (ft</w:t>
            </w:r>
            <w:r w:rsidRPr="0003326A">
              <w:rPr>
                <w:vertAlign w:val="superscript"/>
              </w:rPr>
              <w:t>2</w:t>
            </w:r>
            <w:r w:rsidRPr="00BA340B">
              <w:t>)</w:t>
            </w:r>
          </w:p>
        </w:tc>
      </w:tr>
      <w:tr w:rsidR="00F0355A" w:rsidRPr="00BA340B" w14:paraId="2F1B6DF5" w14:textId="77777777" w:rsidTr="006A178A">
        <w:trPr>
          <w:cantSplit/>
        </w:trPr>
        <w:tc>
          <w:tcPr>
            <w:tcW w:w="2558" w:type="dxa"/>
            <w:tcBorders>
              <w:top w:val="nil"/>
              <w:bottom w:val="nil"/>
            </w:tcBorders>
          </w:tcPr>
          <w:p w14:paraId="6A51B53B" w14:textId="77777777" w:rsidR="00F0355A" w:rsidRPr="00BA340B" w:rsidRDefault="00F0355A" w:rsidP="006A178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5BA28561" w14:textId="77777777" w:rsidR="00F0355A" w:rsidRPr="00BA340B" w:rsidRDefault="00F0355A" w:rsidP="006A178A">
            <w:pPr>
              <w:pStyle w:val="TableBody"/>
            </w:pPr>
            <w:r w:rsidRPr="00BA340B">
              <w:t>10.76</w:t>
            </w:r>
          </w:p>
        </w:tc>
        <w:tc>
          <w:tcPr>
            <w:tcW w:w="2559" w:type="dxa"/>
            <w:tcBorders>
              <w:top w:val="nil"/>
              <w:bottom w:val="nil"/>
            </w:tcBorders>
          </w:tcPr>
          <w:p w14:paraId="04E3B821" w14:textId="77777777" w:rsidR="00F0355A" w:rsidRPr="00BA340B" w:rsidRDefault="00F0355A" w:rsidP="006A178A">
            <w:pPr>
              <w:pStyle w:val="TableBody"/>
            </w:pPr>
            <w:r w:rsidRPr="00BA340B">
              <w:t>square foot (ft</w:t>
            </w:r>
            <w:r w:rsidRPr="0003326A">
              <w:rPr>
                <w:vertAlign w:val="superscript"/>
              </w:rPr>
              <w:t>2</w:t>
            </w:r>
            <w:r w:rsidRPr="00BA340B">
              <w:t xml:space="preserve">) </w:t>
            </w:r>
          </w:p>
        </w:tc>
      </w:tr>
      <w:tr w:rsidR="00F0355A" w:rsidRPr="00BA340B" w14:paraId="5B927877" w14:textId="77777777" w:rsidTr="006A178A">
        <w:trPr>
          <w:cantSplit/>
        </w:trPr>
        <w:tc>
          <w:tcPr>
            <w:tcW w:w="2558" w:type="dxa"/>
            <w:tcBorders>
              <w:top w:val="nil"/>
              <w:bottom w:val="nil"/>
            </w:tcBorders>
          </w:tcPr>
          <w:p w14:paraId="4A560AAC" w14:textId="77777777" w:rsidR="00F0355A" w:rsidRPr="00BA340B" w:rsidRDefault="00F0355A" w:rsidP="006A178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61E44AF0" w14:textId="77777777" w:rsidR="00F0355A" w:rsidRPr="00BA340B" w:rsidRDefault="00F0355A" w:rsidP="006A178A">
            <w:pPr>
              <w:pStyle w:val="TableBody"/>
            </w:pPr>
            <w:r w:rsidRPr="00BA340B">
              <w:t>0.1550</w:t>
            </w:r>
          </w:p>
        </w:tc>
        <w:tc>
          <w:tcPr>
            <w:tcW w:w="2559" w:type="dxa"/>
            <w:tcBorders>
              <w:top w:val="nil"/>
              <w:bottom w:val="nil"/>
            </w:tcBorders>
          </w:tcPr>
          <w:p w14:paraId="0E1BCCF5" w14:textId="77777777" w:rsidR="00F0355A" w:rsidRPr="00BA340B" w:rsidRDefault="00F0355A" w:rsidP="006A178A">
            <w:pPr>
              <w:pStyle w:val="TableBody"/>
            </w:pPr>
            <w:r w:rsidRPr="00BA340B">
              <w:t>square inch (</w:t>
            </w:r>
            <w:r>
              <w:t>in</w:t>
            </w:r>
            <w:r w:rsidRPr="0003326A">
              <w:rPr>
                <w:vertAlign w:val="superscript"/>
              </w:rPr>
              <w:t>2</w:t>
            </w:r>
            <w:r w:rsidRPr="00BA340B">
              <w:t xml:space="preserve">) </w:t>
            </w:r>
          </w:p>
        </w:tc>
      </w:tr>
      <w:tr w:rsidR="00F0355A" w:rsidRPr="00BA340B" w14:paraId="1472441E" w14:textId="77777777" w:rsidTr="006A178A">
        <w:trPr>
          <w:cantSplit/>
        </w:trPr>
        <w:tc>
          <w:tcPr>
            <w:tcW w:w="2558" w:type="dxa"/>
            <w:tcBorders>
              <w:top w:val="nil"/>
              <w:bottom w:val="nil"/>
            </w:tcBorders>
          </w:tcPr>
          <w:p w14:paraId="1D24668B" w14:textId="77777777" w:rsidR="00F0355A" w:rsidRPr="00BA340B" w:rsidRDefault="00F0355A" w:rsidP="006A178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187E98E6" w14:textId="77777777" w:rsidR="00F0355A" w:rsidRPr="00BA340B" w:rsidRDefault="00F0355A" w:rsidP="006A178A">
            <w:pPr>
              <w:pStyle w:val="TableBody"/>
            </w:pPr>
            <w:r w:rsidRPr="00BA340B">
              <w:t>0.003861</w:t>
            </w:r>
          </w:p>
        </w:tc>
        <w:tc>
          <w:tcPr>
            <w:tcW w:w="2559" w:type="dxa"/>
            <w:tcBorders>
              <w:top w:val="nil"/>
              <w:bottom w:val="nil"/>
            </w:tcBorders>
          </w:tcPr>
          <w:p w14:paraId="4BBC5E16" w14:textId="77777777" w:rsidR="00F0355A" w:rsidRPr="00BA340B" w:rsidRDefault="00F0355A" w:rsidP="006A178A">
            <w:pPr>
              <w:pStyle w:val="TableBody"/>
            </w:pPr>
            <w:r w:rsidRPr="00BA340B">
              <w:t>section (640 acres or 1 square mile)</w:t>
            </w:r>
          </w:p>
        </w:tc>
      </w:tr>
      <w:tr w:rsidR="00F0355A" w:rsidRPr="00BA340B" w14:paraId="00960355" w14:textId="77777777" w:rsidTr="006A178A">
        <w:trPr>
          <w:cantSplit/>
        </w:trPr>
        <w:tc>
          <w:tcPr>
            <w:tcW w:w="2558" w:type="dxa"/>
            <w:tcBorders>
              <w:top w:val="nil"/>
              <w:bottom w:val="nil"/>
            </w:tcBorders>
          </w:tcPr>
          <w:p w14:paraId="7EABE95E" w14:textId="77777777" w:rsidR="00F0355A" w:rsidRPr="00BA340B" w:rsidRDefault="00F0355A" w:rsidP="006A178A">
            <w:pPr>
              <w:pStyle w:val="TableBody"/>
            </w:pPr>
            <w:r w:rsidRPr="00BA340B">
              <w:t>hectare (ha)</w:t>
            </w:r>
          </w:p>
        </w:tc>
        <w:tc>
          <w:tcPr>
            <w:tcW w:w="2558" w:type="dxa"/>
            <w:tcBorders>
              <w:top w:val="nil"/>
              <w:bottom w:val="nil"/>
            </w:tcBorders>
          </w:tcPr>
          <w:p w14:paraId="2424BD60" w14:textId="77777777" w:rsidR="00F0355A" w:rsidRPr="00BA340B" w:rsidRDefault="00F0355A" w:rsidP="006A178A">
            <w:pPr>
              <w:pStyle w:val="TableBody"/>
            </w:pPr>
            <w:r w:rsidRPr="00BA340B">
              <w:t>0.003861</w:t>
            </w:r>
          </w:p>
        </w:tc>
        <w:tc>
          <w:tcPr>
            <w:tcW w:w="2559" w:type="dxa"/>
            <w:tcBorders>
              <w:top w:val="nil"/>
              <w:bottom w:val="nil"/>
            </w:tcBorders>
          </w:tcPr>
          <w:p w14:paraId="3081DA07" w14:textId="77777777" w:rsidR="00F0355A" w:rsidRPr="00BA340B" w:rsidRDefault="00F0355A" w:rsidP="006A178A">
            <w:pPr>
              <w:pStyle w:val="TableBody"/>
            </w:pPr>
            <w:r w:rsidRPr="00BA340B">
              <w:t>square mile (mi</w:t>
            </w:r>
            <w:r w:rsidRPr="0003326A">
              <w:rPr>
                <w:vertAlign w:val="superscript"/>
              </w:rPr>
              <w:t>2</w:t>
            </w:r>
            <w:r w:rsidRPr="00BA340B">
              <w:t xml:space="preserve">) </w:t>
            </w:r>
          </w:p>
        </w:tc>
      </w:tr>
      <w:tr w:rsidR="00F0355A" w:rsidRPr="00BA340B" w14:paraId="271A7A2B" w14:textId="77777777" w:rsidTr="006A178A">
        <w:trPr>
          <w:cantSplit/>
        </w:trPr>
        <w:tc>
          <w:tcPr>
            <w:tcW w:w="2558" w:type="dxa"/>
            <w:tcBorders>
              <w:top w:val="nil"/>
            </w:tcBorders>
          </w:tcPr>
          <w:p w14:paraId="160A7D9E" w14:textId="77777777" w:rsidR="00F0355A" w:rsidRPr="00BA340B" w:rsidRDefault="00F0355A" w:rsidP="006A178A">
            <w:pPr>
              <w:pStyle w:val="TableBody"/>
            </w:pPr>
            <w:r w:rsidRPr="00BA340B">
              <w:t>square kilometer (km</w:t>
            </w:r>
            <w:r w:rsidRPr="0003326A">
              <w:rPr>
                <w:vertAlign w:val="superscript"/>
              </w:rPr>
              <w:t>2</w:t>
            </w:r>
            <w:r w:rsidRPr="00BA340B">
              <w:t>)</w:t>
            </w:r>
          </w:p>
        </w:tc>
        <w:tc>
          <w:tcPr>
            <w:tcW w:w="2558" w:type="dxa"/>
            <w:tcBorders>
              <w:top w:val="nil"/>
            </w:tcBorders>
          </w:tcPr>
          <w:p w14:paraId="2B81D08C" w14:textId="77777777" w:rsidR="00F0355A" w:rsidRPr="00BA340B" w:rsidRDefault="00F0355A" w:rsidP="006A178A">
            <w:pPr>
              <w:pStyle w:val="TableBody"/>
            </w:pPr>
            <w:r w:rsidRPr="00BA340B">
              <w:t>0.3861</w:t>
            </w:r>
          </w:p>
        </w:tc>
        <w:tc>
          <w:tcPr>
            <w:tcW w:w="2559" w:type="dxa"/>
            <w:tcBorders>
              <w:top w:val="nil"/>
            </w:tcBorders>
          </w:tcPr>
          <w:p w14:paraId="2E2A480A" w14:textId="77777777" w:rsidR="00F0355A" w:rsidRPr="00BA340B" w:rsidRDefault="00F0355A" w:rsidP="006A178A">
            <w:pPr>
              <w:pStyle w:val="TableBody"/>
            </w:pPr>
            <w:r w:rsidRPr="00BA340B">
              <w:t>square mile (mi</w:t>
            </w:r>
            <w:r w:rsidRPr="0003326A">
              <w:rPr>
                <w:vertAlign w:val="superscript"/>
              </w:rPr>
              <w:t>2</w:t>
            </w:r>
            <w:r w:rsidRPr="00BA340B">
              <w:t>)</w:t>
            </w:r>
          </w:p>
        </w:tc>
      </w:tr>
      <w:tr w:rsidR="00F0355A" w:rsidRPr="00BA340B" w14:paraId="746C3B11" w14:textId="77777777" w:rsidTr="006A178A">
        <w:trPr>
          <w:cantSplit/>
        </w:trPr>
        <w:tc>
          <w:tcPr>
            <w:tcW w:w="2558" w:type="dxa"/>
            <w:tcBorders>
              <w:top w:val="nil"/>
              <w:bottom w:val="nil"/>
            </w:tcBorders>
          </w:tcPr>
          <w:p w14:paraId="3DCD8D3D" w14:textId="77777777" w:rsidR="00F0355A" w:rsidRPr="00BA340B" w:rsidRDefault="00F0355A" w:rsidP="006A178A">
            <w:pPr>
              <w:pStyle w:val="TableBody"/>
            </w:pPr>
          </w:p>
        </w:tc>
        <w:tc>
          <w:tcPr>
            <w:tcW w:w="2558" w:type="dxa"/>
            <w:tcBorders>
              <w:top w:val="nil"/>
              <w:bottom w:val="nil"/>
            </w:tcBorders>
          </w:tcPr>
          <w:p w14:paraId="11B0358B" w14:textId="77777777" w:rsidR="00F0355A" w:rsidRPr="00BA340B" w:rsidRDefault="00F0355A" w:rsidP="006A178A">
            <w:pPr>
              <w:pStyle w:val="TableBody"/>
            </w:pPr>
          </w:p>
        </w:tc>
        <w:tc>
          <w:tcPr>
            <w:tcW w:w="2559" w:type="dxa"/>
            <w:tcBorders>
              <w:top w:val="nil"/>
              <w:bottom w:val="nil"/>
            </w:tcBorders>
          </w:tcPr>
          <w:p w14:paraId="3002BF28" w14:textId="77777777" w:rsidR="00F0355A" w:rsidRPr="00BA340B" w:rsidRDefault="00F0355A" w:rsidP="006A178A">
            <w:pPr>
              <w:pStyle w:val="TableBody"/>
            </w:pPr>
          </w:p>
        </w:tc>
      </w:tr>
    </w:tbl>
    <w:p w14:paraId="146BA60E" w14:textId="77777777" w:rsidR="00F0355A" w:rsidRDefault="00F0355A" w:rsidP="00F0355A">
      <w:pPr>
        <w:pStyle w:val="DefListTitleFront"/>
      </w:pPr>
      <w:r>
        <w:t>Abbreviations</w:t>
      </w:r>
    </w:p>
    <w:p w14:paraId="00CE1B77" w14:textId="77777777" w:rsidR="00F0355A" w:rsidRDefault="00F0355A" w:rsidP="00F0355A">
      <w:pPr>
        <w:pStyle w:val="DefListItem"/>
      </w:pPr>
      <w:r>
        <w:t>ADB</w:t>
      </w:r>
      <w:r>
        <w:tab/>
        <w:t>Asian Development Bank</w:t>
      </w:r>
    </w:p>
    <w:p w14:paraId="7E00566E" w14:textId="77777777" w:rsidR="00F0355A" w:rsidRDefault="00F0355A" w:rsidP="00F0355A">
      <w:pPr>
        <w:pStyle w:val="DefListItem"/>
      </w:pPr>
      <w:r>
        <w:t>FSM</w:t>
      </w:r>
      <w:r>
        <w:tab/>
        <w:t>Federated States of Micronesia</w:t>
      </w:r>
    </w:p>
    <w:p w14:paraId="6E00AE9F" w14:textId="77777777" w:rsidR="00F0355A" w:rsidRDefault="00F0355A" w:rsidP="00F0355A">
      <w:pPr>
        <w:pStyle w:val="DefListItem"/>
      </w:pPr>
      <w:r>
        <w:t>USGS</w:t>
      </w:r>
      <w:r>
        <w:tab/>
        <w:t>U.S. Geological Survey</w:t>
      </w:r>
    </w:p>
    <w:p w14:paraId="2B380E76" w14:textId="77777777" w:rsidR="00F0355A" w:rsidRDefault="00F0355A" w:rsidP="00F0355A">
      <w:pPr>
        <w:pStyle w:val="DefListItem"/>
      </w:pPr>
      <w:r>
        <w:t>ET</w:t>
      </w:r>
      <w:r>
        <w:tab/>
        <w:t>Evapotranspiration</w:t>
      </w:r>
    </w:p>
    <w:p w14:paraId="37E601B5" w14:textId="77777777" w:rsidR="00197E93" w:rsidRDefault="00197E93" w:rsidP="00197E93">
      <w:pPr>
        <w:pStyle w:val="DefListItem"/>
      </w:pPr>
      <w:r>
        <w:t>P</w:t>
      </w:r>
      <w:r>
        <w:tab/>
        <w:t>P</w:t>
      </w:r>
      <w:r w:rsidRPr="00E33C63">
        <w:t>recipitation</w:t>
      </w:r>
    </w:p>
    <w:p w14:paraId="208F92B8" w14:textId="77777777" w:rsidR="00F0355A" w:rsidRDefault="00F0355A" w:rsidP="00F0355A">
      <w:pPr>
        <w:pStyle w:val="DefListItem"/>
      </w:pPr>
      <w:r w:rsidRPr="00E83878">
        <w:t>ENSO</w:t>
      </w:r>
      <w:r>
        <w:tab/>
      </w:r>
      <w:r w:rsidRPr="00E13B69">
        <w:t>El Niño–Southern Oscillation</w:t>
      </w:r>
    </w:p>
    <w:p w14:paraId="07197200" w14:textId="22F758E6" w:rsidR="00197E93" w:rsidRDefault="00197E93" w:rsidP="00F0355A">
      <w:pPr>
        <w:pStyle w:val="DefListItem"/>
      </w:pPr>
      <w:r w:rsidRPr="002619D6">
        <w:t xml:space="preserve">SPCZ </w:t>
      </w:r>
      <w:r>
        <w:tab/>
      </w:r>
      <w:r w:rsidRPr="002619D6">
        <w:t>South Pacific Convergence Zone</w:t>
      </w:r>
    </w:p>
    <w:bookmarkEnd w:id="14"/>
    <w:bookmarkEnd w:id="15"/>
    <w:p w14:paraId="16E3E585" w14:textId="74CC9B7A" w:rsidR="00203691" w:rsidRDefault="00203691" w:rsidP="00203691">
      <w:pPr>
        <w:pStyle w:val="TableofFigures"/>
        <w:tabs>
          <w:tab w:val="left" w:pos="1195"/>
          <w:tab w:val="right" w:leader="dot" w:pos="9350"/>
        </w:tabs>
      </w:pPr>
    </w:p>
    <w:p w14:paraId="64A60D78" w14:textId="67CB4F49" w:rsidR="00DA6B7A" w:rsidRPr="003D53B2" w:rsidRDefault="00DA6B7A" w:rsidP="003D53B2">
      <w:pPr>
        <w:pStyle w:val="Head1"/>
      </w:pPr>
      <w:bookmarkStart w:id="22" w:name="_Toc507583983"/>
      <w:bookmarkStart w:id="23" w:name="_Toc507584037"/>
      <w:bookmarkStart w:id="24" w:name="_Toc531073708"/>
      <w:bookmarkStart w:id="25" w:name="_Toc227674126"/>
      <w:bookmarkEnd w:id="0"/>
      <w:bookmarkEnd w:id="1"/>
      <w:bookmarkEnd w:id="2"/>
      <w:bookmarkEnd w:id="12"/>
      <w:bookmarkEnd w:id="13"/>
      <w:r w:rsidRPr="003D53B2">
        <w:t>Introduction</w:t>
      </w:r>
      <w:bookmarkEnd w:id="22"/>
      <w:bookmarkEnd w:id="23"/>
      <w:bookmarkEnd w:id="24"/>
      <w:bookmarkEnd w:id="25"/>
    </w:p>
    <w:p w14:paraId="109AD6C6" w14:textId="77777777" w:rsidR="00AF3D22" w:rsidRPr="00AF3D22" w:rsidRDefault="00AF3D22" w:rsidP="00AF3D22">
      <w:pPr>
        <w:pStyle w:val="BodyText"/>
      </w:pPr>
      <w:bookmarkStart w:id="26" w:name="_Ref78877437"/>
      <w:bookmarkStart w:id="27" w:name="_Ref20754636"/>
      <w:r w:rsidRPr="00AF3D22">
        <w:t>Freshwater is critically important for sustaining life, supporting communities, and enabling economic activities across the Pacific islands. On Efate Island, home to Vanuatu’s capital city of Port Vila, reliable hydrologic information is increasingly essential for utilities, resource managers, and the public to plan for growing water demands, reduce the impacts of droughts and climate variability, and strengthen long-term water security. The Asian Development Bank (ADB), whose mission includes supporting sustainable development and building climate resilience across Asia and the Pacific (ADB, 1965), recognizes that dependable access to safe water underpins public health, environmental stability, and economic growth.</w:t>
      </w:r>
    </w:p>
    <w:p w14:paraId="1F2E11B8" w14:textId="77777777" w:rsidR="00AF3D22" w:rsidRPr="00AF3D22" w:rsidRDefault="00AF3D22" w:rsidP="00AF3D22">
      <w:pPr>
        <w:pStyle w:val="BodyText"/>
      </w:pPr>
      <w:r w:rsidRPr="00AF3D22">
        <w:lastRenderedPageBreak/>
        <w:t>Improved understanding of the timing, magnitude, and variability of freshwater availability enables water managers on Efate Island to make informed decisions about resource allocation, infrastructure investment, and preparation for periods of deficit. Potential development actions, such as expanding water storage, enhancing supply system resilience, and protecting watersheds, depend on consistent, accessible hydrologic information. Satellite-based datasets offer an efficient and scalable way to meet these needs across Efate’s diverse and often rugged catchments.</w:t>
      </w:r>
    </w:p>
    <w:p w14:paraId="456A84A1" w14:textId="77777777" w:rsidR="00AF3D22" w:rsidRPr="00AF3D22" w:rsidRDefault="00AF3D22" w:rsidP="00AF3D22">
      <w:pPr>
        <w:pStyle w:val="BodyText"/>
      </w:pPr>
      <w:r w:rsidRPr="00AF3D22">
        <w:t>To help address these challenges, ADB and the U.S. Geological Survey (USGS) partnered to evaluate how Earth observation products can support water resource management in Vanuatu, with a focus on Efate Island including the capital city of Port Vila. This collaboration analyzes long-term satellite datasets for precipitation, evapotranspiration (ET), seasonal rainfall patterns, drought monitoring, and weather forecasting indicators. The methods used to develop these datasets are detailed in Volume 1 – Overview of this series, while this volume applies those methods to the hydrologic and climate conditions relevant to Efate.</w:t>
      </w:r>
    </w:p>
    <w:p w14:paraId="4B74D037" w14:textId="17544440" w:rsidR="00B50C96" w:rsidRPr="006A110F" w:rsidRDefault="00B50C96" w:rsidP="00B50C96">
      <w:pPr>
        <w:pStyle w:val="BodyText"/>
      </w:pPr>
    </w:p>
    <w:p w14:paraId="2B784E23" w14:textId="2F8FCACF" w:rsidR="00840C50" w:rsidRPr="003D53B2" w:rsidRDefault="00D42BB8" w:rsidP="003D53B2">
      <w:pPr>
        <w:pStyle w:val="Head1"/>
      </w:pPr>
      <w:bookmarkStart w:id="28" w:name="_Toc227674127"/>
      <w:bookmarkEnd w:id="26"/>
      <w:bookmarkEnd w:id="27"/>
      <w:r w:rsidRPr="003D53B2">
        <w:t>Purpose and Scope</w:t>
      </w:r>
      <w:bookmarkEnd w:id="28"/>
    </w:p>
    <w:p w14:paraId="311D04CF" w14:textId="77777777" w:rsidR="00460CE0" w:rsidRPr="00460CE0" w:rsidRDefault="00460CE0" w:rsidP="00460CE0">
      <w:pPr>
        <w:pStyle w:val="BodyText"/>
      </w:pPr>
      <w:r w:rsidRPr="00460CE0">
        <w:t>This report presents the results of a collaborative effort by the U.S. Geological Survey (USGS) and the Asian Development Bank (ADB) to assess the applicability of remotely sensed Earth</w:t>
      </w:r>
      <w:r w:rsidRPr="00460CE0">
        <w:noBreakHyphen/>
        <w:t>observation data for improving understanding of water</w:t>
      </w:r>
      <w:r w:rsidRPr="00460CE0">
        <w:noBreakHyphen/>
        <w:t>resource conditions across the Republic of Vanuatu. The work supports regional efforts to address persistent water</w:t>
      </w:r>
      <w:r w:rsidRPr="00460CE0">
        <w:noBreakHyphen/>
        <w:t>availability challenges on Pacific islands, where freshwater supplies can be limited for extended periods owing to climatic variability, extreme weather events, and geographic constraints.</w:t>
      </w:r>
    </w:p>
    <w:p w14:paraId="414E50DE" w14:textId="77777777" w:rsidR="00460CE0" w:rsidRPr="00460CE0" w:rsidRDefault="00460CE0" w:rsidP="00460CE0">
      <w:pPr>
        <w:pStyle w:val="BodyText"/>
      </w:pPr>
      <w:r w:rsidRPr="00460CE0">
        <w:lastRenderedPageBreak/>
        <w:t>This volume documents the analytical components of the study and provides results for key population and resource centers across the archipelago. The scope of the report includes satellite</w:t>
      </w:r>
      <w:r w:rsidRPr="00460CE0">
        <w:noBreakHyphen/>
        <w:t>based assessments of precipitation, evapotranspiration, seasonal rainfall variability, drought</w:t>
      </w:r>
      <w:r w:rsidRPr="00460CE0">
        <w:noBreakHyphen/>
        <w:t>monitoring indicators, and weather</w:t>
      </w:r>
      <w:r w:rsidRPr="00460CE0">
        <w:noBreakHyphen/>
        <w:t>forecasting resources. Methods used to generate these datasets are presented in Volume 1 of this series; the present volume focuses on applying those methods within Vanuatu and summarizing the resulting water</w:t>
      </w:r>
      <w:r w:rsidRPr="00460CE0">
        <w:noBreakHyphen/>
        <w:t>availability information.</w:t>
      </w:r>
    </w:p>
    <w:p w14:paraId="699BB30A" w14:textId="2EBD50F9" w:rsidR="00AB771E" w:rsidRDefault="00460CE0" w:rsidP="00460CE0">
      <w:pPr>
        <w:pStyle w:val="BodyText"/>
      </w:pPr>
      <w:r w:rsidRPr="00460CE0">
        <w:t>Each chapter describes the datasets used, outlines key processing steps, and presents the derived products for the respective study areas.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r>
        <w:t>.</w:t>
      </w:r>
    </w:p>
    <w:p w14:paraId="3982A0F5" w14:textId="77777777" w:rsidR="00B076EB" w:rsidRPr="00B076EB" w:rsidRDefault="00B076EB" w:rsidP="003D53B2">
      <w:pPr>
        <w:pStyle w:val="Head1"/>
      </w:pPr>
      <w:bookmarkStart w:id="29" w:name="_Toc227674128"/>
      <w:r w:rsidRPr="00B076EB">
        <w:t>Republic of Vanuatu</w:t>
      </w:r>
      <w:bookmarkEnd w:id="29"/>
    </w:p>
    <w:p w14:paraId="69F33A64" w14:textId="6F23F304" w:rsidR="00540159" w:rsidRPr="00540159" w:rsidRDefault="00540159" w:rsidP="00540159">
      <w:pPr>
        <w:pStyle w:val="BodyText"/>
      </w:pPr>
      <w:r w:rsidRPr="00540159">
        <w:t>Beginning in 2024, the USGS entered a collaborative relationship with ADB to assess the utility of various remotely sensed datasets for improving water</w:t>
      </w:r>
      <w:r w:rsidRPr="00540159">
        <w:noBreakHyphen/>
        <w:t>resource management within the Republic of Vanuatu, an archipelago of more than 80 volcanic and uplifted</w:t>
      </w:r>
      <w:r w:rsidRPr="00540159">
        <w:noBreakHyphen/>
        <w:t>limestone islands extending across roughly 1,300 kilometers of the southwest Pacific between 13° and 21° south latitude (</w:t>
      </w:r>
      <w:r w:rsidR="000454EC">
        <w:fldChar w:fldCharType="begin"/>
      </w:r>
      <w:r w:rsidR="000454EC">
        <w:instrText xml:space="preserve"> REF _Ref227272908 \h </w:instrText>
      </w:r>
      <w:r w:rsidR="000454EC">
        <w:fldChar w:fldCharType="separate"/>
      </w:r>
      <w:r w:rsidR="000454EC" w:rsidRPr="00AF3D22">
        <w:rPr>
          <w:rFonts w:ascii="Arial Narrow" w:hAnsi="Arial Narrow"/>
        </w:rPr>
        <w:t xml:space="preserve">Figure </w:t>
      </w:r>
      <w:r w:rsidR="000454EC">
        <w:rPr>
          <w:rFonts w:ascii="Arial Narrow" w:hAnsi="Arial Narrow"/>
          <w:noProof/>
        </w:rPr>
        <w:t>1</w:t>
      </w:r>
      <w:r w:rsidR="000454EC">
        <w:fldChar w:fldCharType="end"/>
      </w:r>
      <w:r w:rsidRPr="00540159">
        <w:t xml:space="preserve">). </w:t>
      </w:r>
    </w:p>
    <w:p w14:paraId="4812B625" w14:textId="0F2EB964" w:rsidR="00540159" w:rsidRDefault="00540159" w:rsidP="00540159">
      <w:pPr>
        <w:pStyle w:val="BodyText"/>
        <w:ind w:firstLine="0"/>
        <w:rPr>
          <w:rFonts w:ascii="Arial Narrow" w:hAnsi="Arial Narrow"/>
        </w:rPr>
      </w:pPr>
      <w:r>
        <w:rPr>
          <w:rFonts w:ascii="Arial Narrow" w:hAnsi="Arial Narrow"/>
          <w:noProof/>
        </w:rPr>
        <w:lastRenderedPageBreak/>
        <w:drawing>
          <wp:inline distT="0" distB="0" distL="0" distR="0" wp14:anchorId="0E8AFAD6" wp14:editId="2912BF3D">
            <wp:extent cx="5943600" cy="5873115"/>
            <wp:effectExtent l="0" t="0" r="0" b="0"/>
            <wp:docPr id="1508316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316847" name="Picture 1508316847"/>
                    <pic:cNvPicPr/>
                  </pic:nvPicPr>
                  <pic:blipFill>
                    <a:blip r:embed="rId11"/>
                    <a:stretch>
                      <a:fillRect/>
                    </a:stretch>
                  </pic:blipFill>
                  <pic:spPr>
                    <a:xfrm>
                      <a:off x="0" y="0"/>
                      <a:ext cx="5943600" cy="5873115"/>
                    </a:xfrm>
                    <a:prstGeom prst="rect">
                      <a:avLst/>
                    </a:prstGeom>
                  </pic:spPr>
                </pic:pic>
              </a:graphicData>
            </a:graphic>
          </wp:inline>
        </w:drawing>
      </w:r>
    </w:p>
    <w:p w14:paraId="2F5B3E9C" w14:textId="5A4BC06F" w:rsidR="00AF3D22" w:rsidRPr="00AF3D22" w:rsidRDefault="00AF3D22" w:rsidP="00AF3D22">
      <w:pPr>
        <w:pStyle w:val="Caption"/>
        <w:rPr>
          <w:rFonts w:ascii="Arial Narrow" w:hAnsi="Arial Narrow"/>
        </w:rPr>
      </w:pPr>
      <w:bookmarkStart w:id="30" w:name="_Ref227272908"/>
      <w:bookmarkStart w:id="31" w:name="_Toc228285660"/>
      <w:r w:rsidRPr="00AF3D22">
        <w:rPr>
          <w:rFonts w:ascii="Arial Narrow" w:hAnsi="Arial Narrow"/>
        </w:rPr>
        <w:t xml:space="preserve">Figure </w:t>
      </w:r>
      <w:r w:rsidRPr="00AF3D22">
        <w:rPr>
          <w:rFonts w:ascii="Arial Narrow" w:hAnsi="Arial Narrow"/>
        </w:rPr>
        <w:fldChar w:fldCharType="begin"/>
      </w:r>
      <w:r w:rsidRPr="00AF3D22">
        <w:rPr>
          <w:rFonts w:ascii="Arial Narrow" w:hAnsi="Arial Narrow"/>
        </w:rPr>
        <w:instrText xml:space="preserve"> SEQ Figure \* ARABIC </w:instrText>
      </w:r>
      <w:r w:rsidRPr="00AF3D22">
        <w:rPr>
          <w:rFonts w:ascii="Arial Narrow" w:hAnsi="Arial Narrow"/>
        </w:rPr>
        <w:fldChar w:fldCharType="separate"/>
      </w:r>
      <w:r w:rsidR="003A68AA">
        <w:rPr>
          <w:rFonts w:ascii="Arial Narrow" w:hAnsi="Arial Narrow"/>
          <w:noProof/>
        </w:rPr>
        <w:t>1</w:t>
      </w:r>
      <w:r w:rsidRPr="00AF3D22">
        <w:rPr>
          <w:rFonts w:ascii="Arial Narrow" w:hAnsi="Arial Narrow"/>
        </w:rPr>
        <w:fldChar w:fldCharType="end"/>
      </w:r>
      <w:bookmarkEnd w:id="30"/>
      <w:r w:rsidRPr="00AF3D22">
        <w:rPr>
          <w:rFonts w:ascii="Arial Narrow" w:hAnsi="Arial Narrow"/>
        </w:rPr>
        <w:t>.</w:t>
      </w:r>
      <w:r>
        <w:rPr>
          <w:rFonts w:ascii="Arial Narrow" w:hAnsi="Arial Narrow"/>
        </w:rPr>
        <w:t xml:space="preserve"> </w:t>
      </w:r>
      <w:r w:rsidRPr="00AF3D22">
        <w:rPr>
          <w:rFonts w:ascii="Arial Narrow" w:hAnsi="Arial Narrow"/>
        </w:rPr>
        <w:t>Map of Western Pacific Ocean Island Nations. The Geographic Coordinate System is WGS84. Sources: Esri, TomTom, FAO, NOAA, USGS.</w:t>
      </w:r>
      <w:bookmarkEnd w:id="31"/>
    </w:p>
    <w:p w14:paraId="3313EBB1" w14:textId="06BD831A" w:rsidR="00540159" w:rsidRPr="00540159" w:rsidRDefault="00540159" w:rsidP="00540159">
      <w:pPr>
        <w:pStyle w:val="BodyText"/>
        <w:rPr>
          <w:rFonts w:ascii="Arial Narrow" w:hAnsi="Arial Narrow"/>
        </w:rPr>
      </w:pPr>
      <w:r w:rsidRPr="00540159">
        <w:rPr>
          <w:rFonts w:ascii="Arial Narrow" w:hAnsi="Arial Narrow"/>
        </w:rPr>
        <w:t>Alt text: A map showing the Western Pacific Ocean island nations. The map uses the WGS84 geographic coordinate system and includes data sources from Esri, TomTom, FAO, NOAA, and USGS.</w:t>
      </w:r>
    </w:p>
    <w:p w14:paraId="7CCB0F41" w14:textId="7A3149EB" w:rsidR="00860F09" w:rsidRDefault="00860F09" w:rsidP="00860F09">
      <w:pPr>
        <w:pStyle w:val="BodyText"/>
      </w:pPr>
      <w:r w:rsidRPr="00540159">
        <w:lastRenderedPageBreak/>
        <w:t>Vanuatu’s dispersed settlements, diverse island types, and exposure to extreme climatic and geologic hazards create a wide range of water</w:t>
      </w:r>
      <w:r w:rsidRPr="00540159">
        <w:noBreakHyphen/>
        <w:t>resource challenges that benefit substantially from enhanced remotely sensed data and monitoring tools</w:t>
      </w:r>
      <w:r>
        <w:t xml:space="preserve"> (</w:t>
      </w:r>
      <w:r w:rsidR="000454EC">
        <w:fldChar w:fldCharType="begin"/>
      </w:r>
      <w:r w:rsidR="000454EC">
        <w:instrText xml:space="preserve"> REF _Ref227272896 \h </w:instrText>
      </w:r>
      <w:r w:rsidR="000454EC">
        <w:fldChar w:fldCharType="separate"/>
      </w:r>
      <w:r w:rsidR="000454EC" w:rsidRPr="00AF3D22">
        <w:rPr>
          <w:rFonts w:ascii="Arial Narrow" w:hAnsi="Arial Narrow"/>
        </w:rPr>
        <w:t xml:space="preserve">Figure </w:t>
      </w:r>
      <w:r w:rsidR="000454EC">
        <w:rPr>
          <w:rFonts w:ascii="Arial Narrow" w:hAnsi="Arial Narrow"/>
          <w:noProof/>
        </w:rPr>
        <w:t>2</w:t>
      </w:r>
      <w:r w:rsidR="000454EC">
        <w:fldChar w:fldCharType="end"/>
      </w:r>
      <w:r>
        <w:t>).</w:t>
      </w:r>
    </w:p>
    <w:p w14:paraId="32EB12AC" w14:textId="77777777" w:rsidR="00860F09" w:rsidRDefault="00860F09" w:rsidP="00860F09">
      <w:pPr>
        <w:pStyle w:val="BodyText"/>
        <w:ind w:firstLine="0"/>
      </w:pPr>
    </w:p>
    <w:p w14:paraId="530BA58D" w14:textId="77777777" w:rsidR="00860F09" w:rsidRDefault="00860F09" w:rsidP="00860F09">
      <w:pPr>
        <w:pStyle w:val="BodyText"/>
      </w:pPr>
      <w:r>
        <w:rPr>
          <w:noProof/>
        </w:rPr>
        <w:drawing>
          <wp:inline distT="0" distB="0" distL="0" distR="0" wp14:anchorId="6B98DCB8" wp14:editId="62588231">
            <wp:extent cx="4965192" cy="4693920"/>
            <wp:effectExtent l="0" t="0" r="6985" b="0"/>
            <wp:docPr id="54237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84220" name="Picture 1538084220"/>
                    <pic:cNvPicPr/>
                  </pic:nvPicPr>
                  <pic:blipFill>
                    <a:blip r:embed="rId12"/>
                    <a:stretch>
                      <a:fillRect/>
                    </a:stretch>
                  </pic:blipFill>
                  <pic:spPr>
                    <a:xfrm>
                      <a:off x="0" y="0"/>
                      <a:ext cx="4965192" cy="4693920"/>
                    </a:xfrm>
                    <a:prstGeom prst="rect">
                      <a:avLst/>
                    </a:prstGeom>
                  </pic:spPr>
                </pic:pic>
              </a:graphicData>
            </a:graphic>
          </wp:inline>
        </w:drawing>
      </w:r>
    </w:p>
    <w:p w14:paraId="6CA4AEE6" w14:textId="4A689E81" w:rsidR="00AF3D22" w:rsidRPr="00AF3D22" w:rsidRDefault="00AF3D22" w:rsidP="00AF3D22">
      <w:pPr>
        <w:pStyle w:val="Caption"/>
        <w:rPr>
          <w:rFonts w:ascii="Arial Narrow" w:hAnsi="Arial Narrow"/>
        </w:rPr>
      </w:pPr>
      <w:bookmarkStart w:id="32" w:name="_Ref227272896"/>
      <w:bookmarkStart w:id="33" w:name="_Toc228285661"/>
      <w:r w:rsidRPr="00AF3D22">
        <w:rPr>
          <w:rFonts w:ascii="Arial Narrow" w:hAnsi="Arial Narrow"/>
        </w:rPr>
        <w:t xml:space="preserve">Figure </w:t>
      </w:r>
      <w:r w:rsidRPr="00AF3D22">
        <w:rPr>
          <w:rFonts w:ascii="Arial Narrow" w:hAnsi="Arial Narrow"/>
        </w:rPr>
        <w:fldChar w:fldCharType="begin"/>
      </w:r>
      <w:r w:rsidRPr="00AF3D22">
        <w:rPr>
          <w:rFonts w:ascii="Arial Narrow" w:hAnsi="Arial Narrow"/>
        </w:rPr>
        <w:instrText xml:space="preserve"> SEQ Figure \* ARABIC </w:instrText>
      </w:r>
      <w:r w:rsidRPr="00AF3D22">
        <w:rPr>
          <w:rFonts w:ascii="Arial Narrow" w:hAnsi="Arial Narrow"/>
        </w:rPr>
        <w:fldChar w:fldCharType="separate"/>
      </w:r>
      <w:r w:rsidR="003A68AA">
        <w:rPr>
          <w:rFonts w:ascii="Arial Narrow" w:hAnsi="Arial Narrow"/>
          <w:noProof/>
        </w:rPr>
        <w:t>2</w:t>
      </w:r>
      <w:r w:rsidRPr="00AF3D22">
        <w:rPr>
          <w:rFonts w:ascii="Arial Narrow" w:hAnsi="Arial Narrow"/>
        </w:rPr>
        <w:fldChar w:fldCharType="end"/>
      </w:r>
      <w:bookmarkEnd w:id="32"/>
      <w:r w:rsidRPr="00AF3D22">
        <w:rPr>
          <w:rFonts w:ascii="Arial Narrow" w:hAnsi="Arial Narrow"/>
        </w:rPr>
        <w:t xml:space="preserve">. Map of Island of </w:t>
      </w:r>
      <w:proofErr w:type="spellStart"/>
      <w:r w:rsidRPr="00AF3D22">
        <w:rPr>
          <w:rFonts w:ascii="Arial Narrow" w:hAnsi="Arial Narrow"/>
        </w:rPr>
        <w:t>Éfaté</w:t>
      </w:r>
      <w:proofErr w:type="spellEnd"/>
      <w:r w:rsidRPr="00AF3D22">
        <w:rPr>
          <w:rFonts w:ascii="Arial Narrow" w:hAnsi="Arial Narrow"/>
        </w:rPr>
        <w:t>. The Geographic Coordinate System is WGS84. Sources: Esri, TomTom, FAO, NOAA, USGS.</w:t>
      </w:r>
      <w:bookmarkEnd w:id="33"/>
    </w:p>
    <w:p w14:paraId="00DAF941" w14:textId="618CABB8" w:rsidR="00860F09" w:rsidRPr="00540159" w:rsidRDefault="00860F09" w:rsidP="00860F09">
      <w:pPr>
        <w:pStyle w:val="BodyText"/>
        <w:rPr>
          <w:rFonts w:ascii="Arial Narrow" w:hAnsi="Arial Narrow"/>
        </w:rPr>
      </w:pPr>
      <w:r w:rsidRPr="00540159">
        <w:rPr>
          <w:rFonts w:ascii="Arial Narrow" w:hAnsi="Arial Narrow"/>
        </w:rPr>
        <w:t xml:space="preserve">Alt text: A map showing the </w:t>
      </w:r>
      <w:r w:rsidRPr="00B076EB">
        <w:rPr>
          <w:rFonts w:ascii="Arial Narrow" w:hAnsi="Arial Narrow"/>
        </w:rPr>
        <w:t xml:space="preserve">Island of </w:t>
      </w:r>
      <w:proofErr w:type="spellStart"/>
      <w:r w:rsidRPr="00B076EB">
        <w:rPr>
          <w:rFonts w:ascii="Arial Narrow" w:hAnsi="Arial Narrow"/>
        </w:rPr>
        <w:t>Éfaté</w:t>
      </w:r>
      <w:proofErr w:type="spellEnd"/>
      <w:r w:rsidRPr="00540159">
        <w:rPr>
          <w:rFonts w:ascii="Arial Narrow" w:hAnsi="Arial Narrow"/>
        </w:rPr>
        <w:t>. The map uses the WGS84 geographic coordinate system and includes data sources from Esri, TomTom, FAO, NOAA, and USGS.</w:t>
      </w:r>
    </w:p>
    <w:p w14:paraId="79086B5C" w14:textId="77777777" w:rsidR="00860F09" w:rsidRPr="00540159" w:rsidRDefault="00860F09" w:rsidP="00860F09">
      <w:pPr>
        <w:pStyle w:val="BodyText"/>
        <w:ind w:firstLine="0"/>
      </w:pPr>
    </w:p>
    <w:p w14:paraId="0CAB9382" w14:textId="5B777A24" w:rsidR="00BE6125" w:rsidRDefault="00540159" w:rsidP="00521271">
      <w:pPr>
        <w:pStyle w:val="BodyText"/>
      </w:pPr>
      <w:r w:rsidRPr="00540159">
        <w:lastRenderedPageBreak/>
        <w:t>Vanuatu’s high volcanic islands</w:t>
      </w:r>
      <w:r w:rsidR="0069140C">
        <w:t xml:space="preserve"> </w:t>
      </w:r>
      <w:r w:rsidRPr="00540159">
        <w:t>support steep watersheds, dense forests, and numerous perennial rivers that respond quickly to intense rainfall</w:t>
      </w:r>
      <w:r w:rsidR="003A64E7">
        <w:t xml:space="preserve"> (</w:t>
      </w:r>
      <w:r w:rsidR="003A64E7">
        <w:fldChar w:fldCharType="begin"/>
      </w:r>
      <w:r w:rsidR="003A64E7">
        <w:instrText xml:space="preserve"> REF _Ref227663304 \h </w:instrText>
      </w:r>
      <w:r w:rsidR="003A64E7">
        <w:fldChar w:fldCharType="separate"/>
      </w:r>
      <w:r w:rsidR="003A64E7" w:rsidRPr="003A68AA">
        <w:rPr>
          <w:rFonts w:ascii="Arial Narrow" w:hAnsi="Arial Narrow"/>
        </w:rPr>
        <w:t xml:space="preserve">Figure </w:t>
      </w:r>
      <w:r w:rsidR="003A64E7" w:rsidRPr="003A68AA">
        <w:rPr>
          <w:rFonts w:ascii="Arial Narrow" w:hAnsi="Arial Narrow"/>
          <w:noProof/>
        </w:rPr>
        <w:t>3</w:t>
      </w:r>
      <w:r w:rsidR="003A64E7">
        <w:fldChar w:fldCharType="end"/>
      </w:r>
      <w:r w:rsidR="003A64E7">
        <w:t>)</w:t>
      </w:r>
      <w:r w:rsidRPr="00540159">
        <w:t>, tropical cyclones, and seasonal convection associated with the South Pacific Convergence Zone</w:t>
      </w:r>
      <w:r w:rsidR="00F32D45">
        <w:t xml:space="preserve"> </w:t>
      </w:r>
      <w:r w:rsidR="00521271">
        <w:t>(</w:t>
      </w:r>
      <w:r w:rsidR="00521271" w:rsidRPr="00521271">
        <w:t xml:space="preserve">Bani </w:t>
      </w:r>
      <w:r w:rsidR="00521271">
        <w:t>and</w:t>
      </w:r>
      <w:r w:rsidR="00521271" w:rsidRPr="00521271">
        <w:t xml:space="preserve"> Esrom</w:t>
      </w:r>
      <w:r w:rsidR="00521271">
        <w:t>,</w:t>
      </w:r>
      <w:r w:rsidR="00521271" w:rsidRPr="00521271">
        <w:t xml:space="preserve"> 1993; Brown </w:t>
      </w:r>
      <w:r w:rsidR="00521271">
        <w:t>and others,</w:t>
      </w:r>
      <w:r w:rsidR="00521271" w:rsidRPr="00521271">
        <w:t xml:space="preserve"> 2020; Higgins </w:t>
      </w:r>
      <w:r w:rsidR="00521271">
        <w:t>and others,</w:t>
      </w:r>
      <w:r w:rsidR="00521271" w:rsidRPr="00521271">
        <w:t xml:space="preserve"> 2020)</w:t>
      </w:r>
      <w:r w:rsidRPr="00540159">
        <w:t xml:space="preserve">. </w:t>
      </w:r>
    </w:p>
    <w:p w14:paraId="74AA5034" w14:textId="3E6DD340" w:rsidR="003A68AA" w:rsidRPr="003A68AA" w:rsidRDefault="003A68AA" w:rsidP="003A68AA">
      <w:pPr>
        <w:pStyle w:val="BodyText"/>
      </w:pPr>
      <w:r>
        <w:rPr>
          <w:noProof/>
        </w:rPr>
        <w:drawing>
          <wp:inline distT="0" distB="0" distL="0" distR="0" wp14:anchorId="0E32BD59" wp14:editId="4B96C1DE">
            <wp:extent cx="5943600" cy="5873115"/>
            <wp:effectExtent l="0" t="0" r="0" b="0"/>
            <wp:docPr id="1887999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99664" name="Picture 1887999664"/>
                    <pic:cNvPicPr/>
                  </pic:nvPicPr>
                  <pic:blipFill>
                    <a:blip r:embed="rId13"/>
                    <a:stretch>
                      <a:fillRect/>
                    </a:stretch>
                  </pic:blipFill>
                  <pic:spPr>
                    <a:xfrm>
                      <a:off x="0" y="0"/>
                      <a:ext cx="5943600" cy="5873115"/>
                    </a:xfrm>
                    <a:prstGeom prst="rect">
                      <a:avLst/>
                    </a:prstGeom>
                  </pic:spPr>
                </pic:pic>
              </a:graphicData>
            </a:graphic>
          </wp:inline>
        </w:drawing>
      </w:r>
    </w:p>
    <w:p w14:paraId="4C162681" w14:textId="2DEC519E" w:rsidR="003A68AA" w:rsidRPr="003A68AA" w:rsidRDefault="003A68AA" w:rsidP="003A68AA">
      <w:pPr>
        <w:pStyle w:val="Caption"/>
        <w:rPr>
          <w:rFonts w:ascii="Arial Narrow" w:hAnsi="Arial Narrow"/>
        </w:rPr>
      </w:pPr>
      <w:r w:rsidRPr="000670F2">
        <w:rPr>
          <w:rFonts w:ascii="Arial Narrow" w:hAnsi="Arial Narrow"/>
        </w:rPr>
        <w:tab/>
      </w:r>
      <w:bookmarkStart w:id="34" w:name="_Ref227663304"/>
      <w:bookmarkStart w:id="35" w:name="_Toc228285662"/>
      <w:r w:rsidRPr="003A68AA">
        <w:rPr>
          <w:rFonts w:ascii="Arial Narrow" w:hAnsi="Arial Narrow"/>
        </w:rPr>
        <w:t xml:space="preserve">Figure </w:t>
      </w:r>
      <w:r w:rsidRPr="003A68AA">
        <w:rPr>
          <w:rFonts w:ascii="Arial Narrow" w:hAnsi="Arial Narrow"/>
        </w:rPr>
        <w:fldChar w:fldCharType="begin"/>
      </w:r>
      <w:r w:rsidRPr="003A68AA">
        <w:rPr>
          <w:rFonts w:ascii="Arial Narrow" w:hAnsi="Arial Narrow"/>
        </w:rPr>
        <w:instrText xml:space="preserve"> SEQ Figure \* ARABIC </w:instrText>
      </w:r>
      <w:r w:rsidRPr="003A68AA">
        <w:rPr>
          <w:rFonts w:ascii="Arial Narrow" w:hAnsi="Arial Narrow"/>
        </w:rPr>
        <w:fldChar w:fldCharType="separate"/>
      </w:r>
      <w:r w:rsidRPr="003A68AA">
        <w:rPr>
          <w:rFonts w:ascii="Arial Narrow" w:hAnsi="Arial Narrow"/>
          <w:noProof/>
        </w:rPr>
        <w:t>3</w:t>
      </w:r>
      <w:r w:rsidRPr="003A68AA">
        <w:rPr>
          <w:rFonts w:ascii="Arial Narrow" w:hAnsi="Arial Narrow"/>
        </w:rPr>
        <w:fldChar w:fldCharType="end"/>
      </w:r>
      <w:bookmarkEnd w:id="34"/>
      <w:r w:rsidRPr="003A68AA">
        <w:rPr>
          <w:rFonts w:ascii="Arial Narrow" w:hAnsi="Arial Narrow"/>
        </w:rPr>
        <w:t xml:space="preserve">. </w:t>
      </w:r>
      <w:r w:rsidR="006A3106">
        <w:rPr>
          <w:rFonts w:ascii="Arial Narrow" w:hAnsi="Arial Narrow"/>
        </w:rPr>
        <w:t>Mean</w:t>
      </w:r>
      <w:r w:rsidRPr="003A68AA">
        <w:rPr>
          <w:rFonts w:ascii="Arial Narrow" w:hAnsi="Arial Narrow"/>
        </w:rPr>
        <w:t xml:space="preserve"> annual precipitation from 2015 - 2024 from IMERG Final Run dataset, displaying lower values in light blue and higher values dark blue.</w:t>
      </w:r>
      <w:bookmarkEnd w:id="35"/>
    </w:p>
    <w:p w14:paraId="44D3D8D8" w14:textId="592DB4C9" w:rsidR="003A68AA" w:rsidRPr="000670F2" w:rsidRDefault="003A68AA" w:rsidP="003A68AA">
      <w:pPr>
        <w:pStyle w:val="Caption"/>
        <w:rPr>
          <w:rFonts w:ascii="Arial Narrow" w:hAnsi="Arial Narrow"/>
        </w:rPr>
      </w:pPr>
      <w:r w:rsidRPr="000670F2">
        <w:rPr>
          <w:rFonts w:ascii="Arial Narrow" w:hAnsi="Arial Narrow"/>
        </w:rPr>
        <w:lastRenderedPageBreak/>
        <w:t xml:space="preserve">Alt. text. Graphical representation of </w:t>
      </w:r>
      <w:r w:rsidR="006A3106">
        <w:rPr>
          <w:rFonts w:ascii="Arial Narrow" w:hAnsi="Arial Narrow"/>
        </w:rPr>
        <w:t>mean</w:t>
      </w:r>
      <w:r w:rsidRPr="000670F2">
        <w:rPr>
          <w:rFonts w:ascii="Arial Narrow" w:hAnsi="Arial Narrow"/>
        </w:rPr>
        <w:t xml:space="preserve"> annual precipitation from 2015 - 2024 from IMERG Final Run dataset, displaying lower values in light blue and higher values dark blue.</w:t>
      </w:r>
    </w:p>
    <w:p w14:paraId="1E45A538" w14:textId="2D4696E7" w:rsidR="00540159" w:rsidRPr="00540159" w:rsidRDefault="00540159" w:rsidP="00521271">
      <w:pPr>
        <w:pStyle w:val="BodyText"/>
      </w:pPr>
      <w:r w:rsidRPr="00540159">
        <w:t>Many coastal communities rely on shallow alluvial aquifers and small stream systems that are highly sensitive to variations in precipitation, evapotranspiration, and extreme events. In contrast, Vanuatu’s smaller uplifted</w:t>
      </w:r>
      <w:r w:rsidRPr="00540159">
        <w:noBreakHyphen/>
        <w:t>limestone islands and reef platforms often possess limited or highly variable groundwater storage, making them vulnerable to drought, storm</w:t>
      </w:r>
      <w:r w:rsidRPr="00540159">
        <w:noBreakHyphen/>
        <w:t xml:space="preserve">driven </w:t>
      </w:r>
      <w:proofErr w:type="spellStart"/>
      <w:r w:rsidRPr="00540159">
        <w:t>overwash</w:t>
      </w:r>
      <w:proofErr w:type="spellEnd"/>
      <w:r w:rsidRPr="00540159">
        <w:t>, and saline intrusion</w:t>
      </w:r>
      <w:r w:rsidR="00C650BB">
        <w:t xml:space="preserve"> (</w:t>
      </w:r>
      <w:r w:rsidR="00594E77">
        <w:t xml:space="preserve">Sharah and others, 2024; </w:t>
      </w:r>
      <w:proofErr w:type="spellStart"/>
      <w:r w:rsidR="008769B6">
        <w:t>Kotra</w:t>
      </w:r>
      <w:proofErr w:type="spellEnd"/>
      <w:r w:rsidR="008769B6">
        <w:t xml:space="preserve"> and others, 2022; Geoscience Australia, 2021</w:t>
      </w:r>
      <w:r w:rsidR="00C650BB">
        <w:t>)</w:t>
      </w:r>
      <w:r w:rsidRPr="00540159">
        <w:t>. ENSO</w:t>
      </w:r>
      <w:r w:rsidRPr="00540159">
        <w:noBreakHyphen/>
        <w:t>related dry periods can substantially reduce recharge across the archipelago, leading to local and regional water shortages.</w:t>
      </w:r>
    </w:p>
    <w:p w14:paraId="70E0067E" w14:textId="65283D2E" w:rsidR="00540159" w:rsidRPr="00540159" w:rsidRDefault="00540159" w:rsidP="00540159">
      <w:pPr>
        <w:pStyle w:val="BodyText"/>
      </w:pPr>
      <w:r w:rsidRPr="00540159">
        <w:t xml:space="preserve">Vanuatu lies within one of the most tectonically active regions of the Pacific, influenced by the convergent boundary between the </w:t>
      </w:r>
      <w:r w:rsidR="0069140C">
        <w:t>Indo-</w:t>
      </w:r>
      <w:r w:rsidRPr="00540159">
        <w:t>Australian and Pacific Plates. The archipelago experiences frequent earthquakes, volcanic eruptions, rapid uplift and subsidence, landslides, and coastal geomorphic change. These processes strongly affect watershed stability, sedimentation patterns, aquifer structure, and the resilience of water</w:t>
      </w:r>
      <w:r w:rsidRPr="00540159">
        <w:noBreakHyphen/>
        <w:t>supply infrastructure. In consultation with Vanuatu’s national and provincial water authorities, ADB prioritized the development of enhanced precipitation, evapotranspiration, water</w:t>
      </w:r>
      <w:r w:rsidRPr="00540159">
        <w:noBreakHyphen/>
        <w:t>balance, and drought</w:t>
      </w:r>
      <w:r w:rsidRPr="00540159">
        <w:noBreakHyphen/>
        <w:t>monitoring datasets across the archipelago to support planning in communities where hydrologic vulnerability, population pressures, and exposure to climatic and geologic hazards are greatest.</w:t>
      </w:r>
    </w:p>
    <w:p w14:paraId="3CBD115E" w14:textId="77777777" w:rsidR="00680A00" w:rsidRDefault="00680A00" w:rsidP="00680A00">
      <w:pPr>
        <w:pStyle w:val="BodyText"/>
        <w:ind w:firstLine="0"/>
      </w:pPr>
    </w:p>
    <w:p w14:paraId="00641E2E" w14:textId="77777777" w:rsidR="00454956" w:rsidRDefault="00454956" w:rsidP="00454956">
      <w:pPr>
        <w:pStyle w:val="BodyText"/>
      </w:pPr>
      <w:bookmarkStart w:id="36" w:name="_Toc227674129"/>
    </w:p>
    <w:p w14:paraId="37FCF6F4" w14:textId="0787D0DB" w:rsidR="008F61A2" w:rsidRPr="008F61A2" w:rsidRDefault="008F61A2" w:rsidP="008F61A2">
      <w:pPr>
        <w:pStyle w:val="Head2"/>
      </w:pPr>
      <w:r w:rsidRPr="008F61A2">
        <w:lastRenderedPageBreak/>
        <w:t xml:space="preserve">City of Port Vila, Island of </w:t>
      </w:r>
      <w:proofErr w:type="spellStart"/>
      <w:r w:rsidRPr="008F61A2">
        <w:t>Éfaté</w:t>
      </w:r>
      <w:bookmarkEnd w:id="36"/>
      <w:proofErr w:type="spellEnd"/>
    </w:p>
    <w:p w14:paraId="5ABB1F86" w14:textId="40A67F64" w:rsidR="00B076EB" w:rsidRDefault="008F61A2" w:rsidP="008F61A2">
      <w:pPr>
        <w:pStyle w:val="BodyText"/>
      </w:pPr>
      <w:r w:rsidRPr="008F61A2">
        <w:t xml:space="preserve">Port Vila, located on the southwestern coast of </w:t>
      </w:r>
      <w:proofErr w:type="spellStart"/>
      <w:r w:rsidRPr="008F61A2">
        <w:t>Éfaté</w:t>
      </w:r>
      <w:proofErr w:type="spellEnd"/>
      <w:r w:rsidRPr="008F61A2">
        <w:t>, is the capital and primary urban center of the Republic of Vanuatu</w:t>
      </w:r>
      <w:r w:rsidR="00B076EB">
        <w:t xml:space="preserve"> (</w:t>
      </w:r>
      <w:r w:rsidR="00516CFD">
        <w:fldChar w:fldCharType="begin"/>
      </w:r>
      <w:r w:rsidR="00516CFD">
        <w:instrText xml:space="preserve"> REF _Ref227272865 \h </w:instrText>
      </w:r>
      <w:r w:rsidR="00516CFD">
        <w:fldChar w:fldCharType="separate"/>
      </w:r>
      <w:r w:rsidR="00516CFD" w:rsidRPr="00AF3D22">
        <w:rPr>
          <w:rFonts w:ascii="Arial Narrow" w:hAnsi="Arial Narrow"/>
        </w:rPr>
        <w:t xml:space="preserve">Figure </w:t>
      </w:r>
      <w:r w:rsidR="00516CFD">
        <w:rPr>
          <w:rFonts w:ascii="Arial Narrow" w:hAnsi="Arial Narrow"/>
          <w:noProof/>
        </w:rPr>
        <w:t>4</w:t>
      </w:r>
      <w:r w:rsidR="00516CFD">
        <w:fldChar w:fldCharType="end"/>
      </w:r>
      <w:r w:rsidR="00B076EB">
        <w:t>)</w:t>
      </w:r>
      <w:r w:rsidRPr="008F61A2">
        <w:t>.</w:t>
      </w:r>
    </w:p>
    <w:p w14:paraId="5CB552F0" w14:textId="07B696A3" w:rsidR="00B076EB" w:rsidRDefault="00CF1B72" w:rsidP="008F61A2">
      <w:pPr>
        <w:pStyle w:val="BodyText"/>
      </w:pPr>
      <w:r>
        <w:rPr>
          <w:noProof/>
        </w:rPr>
        <w:drawing>
          <wp:inline distT="0" distB="0" distL="0" distR="0" wp14:anchorId="02BDA570" wp14:editId="4892E64F">
            <wp:extent cx="4620768" cy="4718304"/>
            <wp:effectExtent l="0" t="0" r="8890" b="6350"/>
            <wp:docPr id="7752377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37723" name="Picture 775237723"/>
                    <pic:cNvPicPr/>
                  </pic:nvPicPr>
                  <pic:blipFill>
                    <a:blip r:embed="rId14"/>
                    <a:stretch>
                      <a:fillRect/>
                    </a:stretch>
                  </pic:blipFill>
                  <pic:spPr>
                    <a:xfrm>
                      <a:off x="0" y="0"/>
                      <a:ext cx="4620768" cy="4718304"/>
                    </a:xfrm>
                    <a:prstGeom prst="rect">
                      <a:avLst/>
                    </a:prstGeom>
                  </pic:spPr>
                </pic:pic>
              </a:graphicData>
            </a:graphic>
          </wp:inline>
        </w:drawing>
      </w:r>
    </w:p>
    <w:p w14:paraId="37F15E8C" w14:textId="176C64DD" w:rsidR="00AF3D22" w:rsidRPr="00AF3D22" w:rsidRDefault="00AF3D22" w:rsidP="00AF3D22">
      <w:pPr>
        <w:pStyle w:val="Caption"/>
        <w:rPr>
          <w:rFonts w:ascii="Arial Narrow" w:hAnsi="Arial Narrow"/>
        </w:rPr>
      </w:pPr>
      <w:bookmarkStart w:id="37" w:name="_Ref227272865"/>
      <w:bookmarkStart w:id="38" w:name="_Toc228285663"/>
      <w:r w:rsidRPr="00AF3D22">
        <w:rPr>
          <w:rFonts w:ascii="Arial Narrow" w:hAnsi="Arial Narrow"/>
        </w:rPr>
        <w:t xml:space="preserve">Figure </w:t>
      </w:r>
      <w:r w:rsidRPr="00AF3D22">
        <w:rPr>
          <w:rFonts w:ascii="Arial Narrow" w:hAnsi="Arial Narrow"/>
        </w:rPr>
        <w:fldChar w:fldCharType="begin"/>
      </w:r>
      <w:r w:rsidRPr="00AF3D22">
        <w:rPr>
          <w:rFonts w:ascii="Arial Narrow" w:hAnsi="Arial Narrow"/>
        </w:rPr>
        <w:instrText xml:space="preserve"> SEQ Figure \* ARABIC </w:instrText>
      </w:r>
      <w:r w:rsidRPr="00AF3D22">
        <w:rPr>
          <w:rFonts w:ascii="Arial Narrow" w:hAnsi="Arial Narrow"/>
        </w:rPr>
        <w:fldChar w:fldCharType="separate"/>
      </w:r>
      <w:r w:rsidR="003A68AA">
        <w:rPr>
          <w:rFonts w:ascii="Arial Narrow" w:hAnsi="Arial Narrow"/>
          <w:noProof/>
        </w:rPr>
        <w:t>4</w:t>
      </w:r>
      <w:r w:rsidRPr="00AF3D22">
        <w:rPr>
          <w:rFonts w:ascii="Arial Narrow" w:hAnsi="Arial Narrow"/>
        </w:rPr>
        <w:fldChar w:fldCharType="end"/>
      </w:r>
      <w:bookmarkEnd w:id="37"/>
      <w:r w:rsidRPr="00AF3D22">
        <w:rPr>
          <w:rFonts w:ascii="Arial Narrow" w:hAnsi="Arial Narrow"/>
        </w:rPr>
        <w:t xml:space="preserve">. Map of Island of </w:t>
      </w:r>
      <w:proofErr w:type="spellStart"/>
      <w:r w:rsidRPr="00AF3D22">
        <w:rPr>
          <w:rFonts w:ascii="Arial Narrow" w:hAnsi="Arial Narrow"/>
        </w:rPr>
        <w:t>Éfaté</w:t>
      </w:r>
      <w:proofErr w:type="spellEnd"/>
      <w:r>
        <w:rPr>
          <w:rFonts w:ascii="Arial Narrow" w:hAnsi="Arial Narrow"/>
        </w:rPr>
        <w:t xml:space="preserve"> with Basin boundaries for Mele, La Colle, </w:t>
      </w:r>
      <w:proofErr w:type="spellStart"/>
      <w:r>
        <w:rPr>
          <w:rFonts w:ascii="Arial Narrow" w:hAnsi="Arial Narrow"/>
        </w:rPr>
        <w:t>T</w:t>
      </w:r>
      <w:r w:rsidR="0047013B">
        <w:rPr>
          <w:rFonts w:ascii="Arial Narrow" w:hAnsi="Arial Narrow"/>
        </w:rPr>
        <w:t>eouma</w:t>
      </w:r>
      <w:proofErr w:type="spellEnd"/>
      <w:r w:rsidR="0047013B">
        <w:rPr>
          <w:rFonts w:ascii="Arial Narrow" w:hAnsi="Arial Narrow"/>
        </w:rPr>
        <w:t xml:space="preserve">, and </w:t>
      </w:r>
      <w:proofErr w:type="spellStart"/>
      <w:r w:rsidR="0047013B">
        <w:rPr>
          <w:rFonts w:ascii="Arial Narrow" w:hAnsi="Arial Narrow"/>
        </w:rPr>
        <w:t>Tagabe</w:t>
      </w:r>
      <w:proofErr w:type="spellEnd"/>
      <w:r w:rsidRPr="00AF3D22">
        <w:rPr>
          <w:rFonts w:ascii="Arial Narrow" w:hAnsi="Arial Narrow"/>
        </w:rPr>
        <w:t>. The Geographic Coordinate System is WGS84. Sources: Esri, TomTom, FAO, NOAA, USGS.</w:t>
      </w:r>
      <w:bookmarkEnd w:id="38"/>
    </w:p>
    <w:p w14:paraId="7E2D017C" w14:textId="7601C9C3" w:rsidR="00B076EB" w:rsidRPr="00540159" w:rsidRDefault="00B076EB" w:rsidP="00B076EB">
      <w:pPr>
        <w:pStyle w:val="BodyText"/>
        <w:rPr>
          <w:rFonts w:ascii="Arial Narrow" w:hAnsi="Arial Narrow"/>
        </w:rPr>
      </w:pPr>
      <w:r w:rsidRPr="00540159">
        <w:rPr>
          <w:rFonts w:ascii="Arial Narrow" w:hAnsi="Arial Narrow"/>
        </w:rPr>
        <w:t xml:space="preserve">Alt text: A map showing the </w:t>
      </w:r>
      <w:r w:rsidR="0047013B" w:rsidRPr="00AF3D22">
        <w:rPr>
          <w:rFonts w:ascii="Arial Narrow" w:hAnsi="Arial Narrow"/>
        </w:rPr>
        <w:t xml:space="preserve">Island of </w:t>
      </w:r>
      <w:proofErr w:type="spellStart"/>
      <w:r w:rsidR="0047013B" w:rsidRPr="00AF3D22">
        <w:rPr>
          <w:rFonts w:ascii="Arial Narrow" w:hAnsi="Arial Narrow"/>
        </w:rPr>
        <w:t>Éfaté</w:t>
      </w:r>
      <w:proofErr w:type="spellEnd"/>
      <w:r w:rsidR="0047013B">
        <w:rPr>
          <w:rFonts w:ascii="Arial Narrow" w:hAnsi="Arial Narrow"/>
        </w:rPr>
        <w:t xml:space="preserve"> with Basin boundaries for Mele, La Colle, </w:t>
      </w:r>
      <w:proofErr w:type="spellStart"/>
      <w:r w:rsidR="0047013B">
        <w:rPr>
          <w:rFonts w:ascii="Arial Narrow" w:hAnsi="Arial Narrow"/>
        </w:rPr>
        <w:t>Teouma</w:t>
      </w:r>
      <w:proofErr w:type="spellEnd"/>
      <w:r w:rsidR="0047013B">
        <w:rPr>
          <w:rFonts w:ascii="Arial Narrow" w:hAnsi="Arial Narrow"/>
        </w:rPr>
        <w:t xml:space="preserve">, and </w:t>
      </w:r>
      <w:proofErr w:type="spellStart"/>
      <w:r w:rsidR="0047013B">
        <w:rPr>
          <w:rFonts w:ascii="Arial Narrow" w:hAnsi="Arial Narrow"/>
        </w:rPr>
        <w:t>Tagabe</w:t>
      </w:r>
      <w:proofErr w:type="spellEnd"/>
      <w:r w:rsidRPr="00540159">
        <w:rPr>
          <w:rFonts w:ascii="Arial Narrow" w:hAnsi="Arial Narrow"/>
        </w:rPr>
        <w:t>. The map uses the WGS84 geographic coordinate system and includes data sources from Esri, TomTom, FAO, NOAA, and USGS.</w:t>
      </w:r>
    </w:p>
    <w:p w14:paraId="0B7E7371" w14:textId="77777777" w:rsidR="00B076EB" w:rsidRDefault="00B076EB" w:rsidP="008F61A2">
      <w:pPr>
        <w:pStyle w:val="BodyText"/>
      </w:pPr>
    </w:p>
    <w:p w14:paraId="7E9ACA6D" w14:textId="57B52E12" w:rsidR="008F61A2" w:rsidRPr="008F61A2" w:rsidRDefault="008F61A2" w:rsidP="008F61A2">
      <w:pPr>
        <w:pStyle w:val="BodyText"/>
      </w:pPr>
      <w:r w:rsidRPr="008F61A2">
        <w:t xml:space="preserve"> The city is situated on a series of gently sloping volcanic and uplifted</w:t>
      </w:r>
      <w:r w:rsidRPr="008F61A2">
        <w:noBreakHyphen/>
        <w:t>limestone landforms that descend toward Mele Bay and Port Vila Harbour. Elevations across the urban area are relatively low but varied, and the surrounding terrain supports numerous small catchments that drain toward the coast. Port Vila’s climate is tropical and humid, with high annual rainfall and a pronounced wet season influenced by the South Pacific Convergence Zone. These conditions support substantial natural groundwater recharge but also contribute to frequent flood hazards during intense rainfall and tropical cyclones.</w:t>
      </w:r>
    </w:p>
    <w:p w14:paraId="1354A4FF" w14:textId="77777777" w:rsidR="008F61A2" w:rsidRPr="008F61A2" w:rsidRDefault="008F61A2" w:rsidP="008F61A2">
      <w:pPr>
        <w:pStyle w:val="BodyText"/>
      </w:pPr>
      <w:r w:rsidRPr="008F61A2">
        <w:t xml:space="preserve">Water supply for Port Vila is derived primarily from shallow coastal aquifers, supplemented by groundwater production wells, rainwater harvesting, and a limited number of small springs. These aquifers are highly permeable and sensitive to variations in rainfall, tidal forcing, and coastal inundation. Increasing water demand associated with population growth, commercial development, and tourism has placed additional pressure on aquifer systems and has resulted in localized declines in water levels. Because </w:t>
      </w:r>
      <w:proofErr w:type="spellStart"/>
      <w:r w:rsidRPr="008F61A2">
        <w:t>Éfaté’s</w:t>
      </w:r>
      <w:proofErr w:type="spellEnd"/>
      <w:r w:rsidRPr="008F61A2">
        <w:t xml:space="preserve"> aquifers are narrow and coastal, they are vulnerable to saltwater intrusion, particularly during prolonged dry periods or following storm</w:t>
      </w:r>
      <w:r w:rsidRPr="008F61A2">
        <w:noBreakHyphen/>
        <w:t xml:space="preserve">driven </w:t>
      </w:r>
      <w:proofErr w:type="spellStart"/>
      <w:r w:rsidRPr="008F61A2">
        <w:t>overwash</w:t>
      </w:r>
      <w:proofErr w:type="spellEnd"/>
      <w:r w:rsidRPr="008F61A2">
        <w:t xml:space="preserve"> events.</w:t>
      </w:r>
    </w:p>
    <w:p w14:paraId="314A859B" w14:textId="77777777" w:rsidR="008F61A2" w:rsidRPr="008F61A2" w:rsidRDefault="008F61A2" w:rsidP="008F61A2">
      <w:pPr>
        <w:pStyle w:val="BodyText"/>
      </w:pPr>
      <w:r w:rsidRPr="008F61A2">
        <w:t>Urban water infrastructure in Port Vila relies on a combination of groundwater abstraction, distribution pipelines, and storage facilities. Water</w:t>
      </w:r>
      <w:r w:rsidRPr="008F61A2">
        <w:noBreakHyphen/>
        <w:t xml:space="preserve">resource management is further challenged by the city’s exposure to natural hazards, including cyclones, earthquakes, and volcanic activity on neighboring islands. These hazards can disrupt power supply, damage pipelines and storage tanks, and contaminate water sources. The combination of limited natural storage, dependence on coastal aquifers, and exposure to extreme events highlights the need for improved monitoring of precipitation, evapotranspiration, and drought conditions. The remotely </w:t>
      </w:r>
      <w:r w:rsidRPr="008F61A2">
        <w:lastRenderedPageBreak/>
        <w:t>sensed datasets compiled in this volume provide essential information to support long</w:t>
      </w:r>
      <w:r w:rsidRPr="008F61A2">
        <w:noBreakHyphen/>
        <w:t>term planning, aquifer protection, and resilience of Port Vila’s water</w:t>
      </w:r>
      <w:r w:rsidRPr="008F61A2">
        <w:noBreakHyphen/>
        <w:t>supply system.</w:t>
      </w:r>
    </w:p>
    <w:p w14:paraId="00366C9A" w14:textId="1B8F9929" w:rsidR="00D5649A" w:rsidRDefault="00D5649A" w:rsidP="008F61A2">
      <w:pPr>
        <w:pStyle w:val="BodyText"/>
      </w:pPr>
    </w:p>
    <w:p w14:paraId="348D910D" w14:textId="77777777" w:rsidR="00E97C5F" w:rsidRDefault="00E97C5F" w:rsidP="00E97C5F">
      <w:pPr>
        <w:pStyle w:val="Head3"/>
      </w:pPr>
      <w:bookmarkStart w:id="39" w:name="_Toc226968112"/>
      <w:bookmarkStart w:id="40" w:name="_Toc227674130"/>
      <w:r w:rsidRPr="003B1806">
        <w:t>Precipitation</w:t>
      </w:r>
      <w:bookmarkEnd w:id="39"/>
      <w:bookmarkEnd w:id="40"/>
    </w:p>
    <w:p w14:paraId="360262DC" w14:textId="77777777" w:rsidR="00E97C5F" w:rsidRPr="00280632" w:rsidRDefault="00E97C5F" w:rsidP="00E97C5F">
      <w:pPr>
        <w:pStyle w:val="BodyText"/>
      </w:pPr>
      <w:r w:rsidRPr="00766F3C">
        <w:t xml:space="preserve">Precipitation is the primary source of freshwater across </w:t>
      </w:r>
      <w:proofErr w:type="gramStart"/>
      <w:r w:rsidRPr="00766F3C">
        <w:t>Pacific island</w:t>
      </w:r>
      <w:proofErr w:type="gramEnd"/>
      <w:r w:rsidRPr="00766F3C">
        <w:t xml:space="preserve"> environments,</w:t>
      </w:r>
      <w:r>
        <w:t xml:space="preserve"> b</w:t>
      </w:r>
      <w:r w:rsidRPr="00280632">
        <w:t>ecause islands lack the buffering capacity of large watersheds or reservoirs</w:t>
      </w:r>
      <w:r>
        <w:t xml:space="preserve"> (Tribble, 2008). Therefore,</w:t>
      </w:r>
      <w:r w:rsidRPr="00280632">
        <w:t xml:space="preserve"> understanding spatial and temporal rainfall variability is essential for evaluating water availability, assessing drought risk, and guiding sustainable management of hydrologic resources. Satellite</w:t>
      </w:r>
      <w:r w:rsidRPr="00280632">
        <w:noBreakHyphen/>
        <w:t>derived precipitation datasets provide a consistent means of monitoring these patterns across remote and data</w:t>
      </w:r>
      <w:r w:rsidRPr="00280632">
        <w:noBreakHyphen/>
        <w:t>sparse island settings.</w:t>
      </w:r>
    </w:p>
    <w:p w14:paraId="146D6E95" w14:textId="467EBF8F" w:rsidR="002619D6" w:rsidRPr="002619D6" w:rsidRDefault="002619D6" w:rsidP="002619D6">
      <w:pPr>
        <w:pStyle w:val="BodyText"/>
      </w:pPr>
      <w:bookmarkStart w:id="41" w:name="_Ref226964802"/>
      <w:bookmarkStart w:id="42" w:name="_Toc226968176"/>
      <w:r w:rsidRPr="002619D6">
        <w:t xml:space="preserve">Precipitation patterns for </w:t>
      </w:r>
      <w:r w:rsidR="002F6BA0">
        <w:t xml:space="preserve">the Port Vila basin on </w:t>
      </w:r>
      <w:r w:rsidRPr="002619D6">
        <w:t>Efate Island were derived using the Integrated Multi</w:t>
      </w:r>
      <w:r w:rsidRPr="002619D6">
        <w:noBreakHyphen/>
      </w:r>
      <w:proofErr w:type="spellStart"/>
      <w:r w:rsidRPr="002619D6">
        <w:t>satellitE</w:t>
      </w:r>
      <w:proofErr w:type="spellEnd"/>
      <w:r w:rsidRPr="002619D6">
        <w:t xml:space="preserve"> Retrievals for GPM (IMERG) precipitation dataset (Huffman </w:t>
      </w:r>
      <w:r w:rsidR="00454956">
        <w:t>and others</w:t>
      </w:r>
      <w:r w:rsidRPr="002619D6">
        <w:t>, 2019). After the data was acquired, an island</w:t>
      </w:r>
      <w:r w:rsidRPr="002619D6">
        <w:noBreakHyphen/>
        <w:t xml:space="preserve">average daily time series was generated for every day from 1 January 1998 to 31 September 2025 and is available through the USGS data release </w:t>
      </w:r>
      <w:r w:rsidRPr="00454956">
        <w:t>(USGS Data Release</w:t>
      </w:r>
      <w:r w:rsidRPr="002619D6">
        <w:t>).</w:t>
      </w:r>
    </w:p>
    <w:p w14:paraId="4537FDC1" w14:textId="14210777" w:rsidR="002619D6" w:rsidRDefault="002F6BA0" w:rsidP="002619D6">
      <w:pPr>
        <w:pStyle w:val="BodyText"/>
      </w:pPr>
      <w:proofErr w:type="spellStart"/>
      <w:r w:rsidRPr="008F61A2">
        <w:t>Éfaté</w:t>
      </w:r>
      <w:proofErr w:type="spellEnd"/>
      <w:r w:rsidR="002619D6" w:rsidRPr="002619D6">
        <w:t xml:space="preserve"> experiences a humid tropical maritime climate shaped by seasonal convection from the South Pacific Convergence Zone (SPCZ), tropical disturbances, and local orographic effects produced by the island’s interior uplands. Rainfall occurs throughout the year, but with a pronounced wet season typically extending from October through April. Based on IMERG results summarized for the Port Vila Basin, the </w:t>
      </w:r>
      <w:r w:rsidR="00D50F0E">
        <w:t>mean</w:t>
      </w:r>
      <w:r w:rsidR="002619D6" w:rsidRPr="002619D6">
        <w:t xml:space="preserve"> annual precipitation is 1828 mm, with a mean monthly rainfall of 153 mm (</w:t>
      </w:r>
      <w:r w:rsidR="00A93EB9">
        <w:fldChar w:fldCharType="begin"/>
      </w:r>
      <w:r w:rsidR="00A93EB9">
        <w:instrText xml:space="preserve"> REF _Ref227307212 \h </w:instrText>
      </w:r>
      <w:r w:rsidR="00A93EB9">
        <w:fldChar w:fldCharType="separate"/>
      </w:r>
      <w:r w:rsidR="00A93EB9" w:rsidRPr="008B0A47">
        <w:rPr>
          <w:rFonts w:ascii="Arial Narrow" w:hAnsi="Arial Narrow"/>
        </w:rPr>
        <w:t xml:space="preserve">Table </w:t>
      </w:r>
      <w:r w:rsidR="00A93EB9">
        <w:rPr>
          <w:rFonts w:ascii="Arial Narrow" w:hAnsi="Arial Narrow"/>
          <w:noProof/>
        </w:rPr>
        <w:t>1</w:t>
      </w:r>
      <w:r w:rsidR="00A93EB9">
        <w:fldChar w:fldCharType="end"/>
      </w:r>
      <w:r w:rsidR="002619D6" w:rsidRPr="002619D6">
        <w:t>). The long</w:t>
      </w:r>
      <w:r w:rsidR="002619D6" w:rsidRPr="002619D6">
        <w:noBreakHyphen/>
        <w:t xml:space="preserve">term </w:t>
      </w:r>
      <w:proofErr w:type="gramStart"/>
      <w:r w:rsidR="00D50F0E">
        <w:t>mean</w:t>
      </w:r>
      <w:proofErr w:type="gramEnd"/>
      <w:r w:rsidR="002619D6" w:rsidRPr="002619D6">
        <w:t xml:space="preserve"> minimum monthly rainfall is 55 </w:t>
      </w:r>
      <w:r w:rsidR="002619D6" w:rsidRPr="002619D6">
        <w:lastRenderedPageBreak/>
        <w:t xml:space="preserve">mm, indicating that even the driest months retain some precipitation, while the </w:t>
      </w:r>
      <w:r w:rsidR="00D50F0E">
        <w:t>mean</w:t>
      </w:r>
      <w:r w:rsidR="002619D6" w:rsidRPr="002619D6">
        <w:t xml:space="preserve"> maximum monthly rainfall reaches 269 mm.</w:t>
      </w:r>
    </w:p>
    <w:p w14:paraId="5D8F2DF9" w14:textId="6E0889CC" w:rsidR="00E97C5F" w:rsidRPr="008B0A47" w:rsidRDefault="00E97C5F" w:rsidP="00E97C5F">
      <w:pPr>
        <w:pStyle w:val="BodyText"/>
        <w:rPr>
          <w:rFonts w:ascii="Arial Narrow" w:hAnsi="Arial Narrow"/>
        </w:rPr>
      </w:pPr>
      <w:bookmarkStart w:id="43" w:name="_Ref227307212"/>
      <w:bookmarkStart w:id="44" w:name="_Toc228285677"/>
      <w:r w:rsidRPr="008B0A47">
        <w:rPr>
          <w:rFonts w:ascii="Arial Narrow" w:hAnsi="Arial Narrow"/>
        </w:rPr>
        <w:t xml:space="preserve">Table </w:t>
      </w:r>
      <w:r w:rsidRPr="008B0A47">
        <w:rPr>
          <w:rFonts w:ascii="Arial Narrow" w:hAnsi="Arial Narrow"/>
        </w:rPr>
        <w:fldChar w:fldCharType="begin"/>
      </w:r>
      <w:r w:rsidRPr="008B0A47">
        <w:rPr>
          <w:rFonts w:ascii="Arial Narrow" w:hAnsi="Arial Narrow"/>
        </w:rPr>
        <w:instrText xml:space="preserve"> SEQ Table \* ARABIC </w:instrText>
      </w:r>
      <w:r w:rsidRPr="008B0A47">
        <w:rPr>
          <w:rFonts w:ascii="Arial Narrow" w:hAnsi="Arial Narrow"/>
        </w:rPr>
        <w:fldChar w:fldCharType="separate"/>
      </w:r>
      <w:r w:rsidR="007F3A8B">
        <w:rPr>
          <w:rFonts w:ascii="Arial Narrow" w:hAnsi="Arial Narrow"/>
          <w:noProof/>
        </w:rPr>
        <w:t>1</w:t>
      </w:r>
      <w:r w:rsidRPr="008B0A47">
        <w:rPr>
          <w:rFonts w:ascii="Arial Narrow" w:hAnsi="Arial Narrow"/>
        </w:rPr>
        <w:fldChar w:fldCharType="end"/>
      </w:r>
      <w:bookmarkEnd w:id="41"/>
      <w:bookmarkEnd w:id="43"/>
      <w:r w:rsidRPr="008B0A47">
        <w:rPr>
          <w:rFonts w:ascii="Arial Narrow" w:hAnsi="Arial Narrow"/>
        </w:rPr>
        <w:t xml:space="preserve">. </w:t>
      </w:r>
      <w:r w:rsidR="00246A0F">
        <w:rPr>
          <w:rFonts w:ascii="Arial Narrow" w:hAnsi="Arial Narrow"/>
        </w:rPr>
        <w:t>Mean</w:t>
      </w:r>
      <w:r w:rsidRPr="008B0A47">
        <w:rPr>
          <w:rFonts w:ascii="Arial Narrow" w:hAnsi="Arial Narrow"/>
        </w:rPr>
        <w:t xml:space="preserve"> IMERG Precipitation Statistics (1998–2024) for </w:t>
      </w:r>
      <w:bookmarkEnd w:id="42"/>
      <w:r w:rsidR="00A031A3">
        <w:rPr>
          <w:rFonts w:ascii="Arial Narrow" w:hAnsi="Arial Narrow"/>
        </w:rPr>
        <w:t>Port Vila</w:t>
      </w:r>
      <w:r w:rsidR="00F2020E">
        <w:rPr>
          <w:rFonts w:ascii="Arial Narrow" w:hAnsi="Arial Narrow"/>
        </w:rPr>
        <w:t xml:space="preserve"> Basin</w:t>
      </w:r>
      <w:bookmarkEnd w:id="44"/>
    </w:p>
    <w:tbl>
      <w:tblPr>
        <w:tblStyle w:val="TableGrid"/>
        <w:tblW w:w="0" w:type="auto"/>
        <w:tblLook w:val="04A0" w:firstRow="1" w:lastRow="0" w:firstColumn="1" w:lastColumn="0" w:noHBand="0" w:noVBand="1"/>
      </w:tblPr>
      <w:tblGrid>
        <w:gridCol w:w="3955"/>
        <w:gridCol w:w="3595"/>
      </w:tblGrid>
      <w:tr w:rsidR="00E97C5F" w:rsidRPr="00937742" w14:paraId="2F167882" w14:textId="77777777" w:rsidTr="006A178A">
        <w:tc>
          <w:tcPr>
            <w:tcW w:w="3955" w:type="dxa"/>
          </w:tcPr>
          <w:p w14:paraId="58E39474" w14:textId="77777777" w:rsidR="00E97C5F" w:rsidRPr="0070522D" w:rsidRDefault="00E97C5F" w:rsidP="006A178A">
            <w:pPr>
              <w:pStyle w:val="BodyText"/>
              <w:ind w:firstLine="0"/>
              <w:rPr>
                <w:rFonts w:ascii="Arial Narrow" w:hAnsi="Arial Narrow"/>
                <w:b/>
                <w:bCs/>
              </w:rPr>
            </w:pPr>
            <w:r w:rsidRPr="0070522D">
              <w:rPr>
                <w:rFonts w:ascii="Arial Narrow" w:hAnsi="Arial Narrow"/>
                <w:b/>
                <w:bCs/>
              </w:rPr>
              <w:t>Statistic</w:t>
            </w:r>
          </w:p>
        </w:tc>
        <w:tc>
          <w:tcPr>
            <w:tcW w:w="3595" w:type="dxa"/>
          </w:tcPr>
          <w:p w14:paraId="2DC30EAB" w14:textId="77777777" w:rsidR="00E97C5F" w:rsidRPr="0070522D" w:rsidRDefault="00E97C5F" w:rsidP="006A178A">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Pr>
                <w:rFonts w:ascii="Arial Narrow" w:hAnsi="Arial Narrow"/>
                <w:b/>
                <w:bCs/>
              </w:rPr>
              <w:t xml:space="preserve"> (mm)</w:t>
            </w:r>
          </w:p>
        </w:tc>
      </w:tr>
      <w:tr w:rsidR="00E97C5F" w:rsidRPr="00937742" w14:paraId="098A2BF1" w14:textId="77777777" w:rsidTr="006A178A">
        <w:tc>
          <w:tcPr>
            <w:tcW w:w="3955" w:type="dxa"/>
          </w:tcPr>
          <w:p w14:paraId="0C19EA86" w14:textId="77777777" w:rsidR="00E97C5F" w:rsidRPr="0070522D" w:rsidRDefault="00E97C5F" w:rsidP="006A178A">
            <w:pPr>
              <w:pStyle w:val="BodyText"/>
              <w:ind w:firstLine="0"/>
              <w:rPr>
                <w:rFonts w:ascii="Arial Narrow" w:hAnsi="Arial Narrow"/>
              </w:rPr>
            </w:pPr>
            <w:r>
              <w:rPr>
                <w:rFonts w:ascii="Arial Narrow" w:hAnsi="Arial Narrow"/>
              </w:rPr>
              <w:t>Mean</w:t>
            </w:r>
            <w:r w:rsidRPr="00937742">
              <w:rPr>
                <w:rFonts w:ascii="Arial Narrow" w:hAnsi="Arial Narrow"/>
              </w:rPr>
              <w:t xml:space="preserve"> annual total</w:t>
            </w:r>
          </w:p>
        </w:tc>
        <w:tc>
          <w:tcPr>
            <w:tcW w:w="3595" w:type="dxa"/>
          </w:tcPr>
          <w:p w14:paraId="5946BB3E" w14:textId="6CCE6E34" w:rsidR="00E97C5F" w:rsidRPr="0070522D" w:rsidRDefault="00FF75AF" w:rsidP="006A178A">
            <w:pPr>
              <w:pStyle w:val="BodyText"/>
              <w:ind w:firstLine="0"/>
              <w:rPr>
                <w:rFonts w:ascii="Arial Narrow" w:hAnsi="Arial Narrow"/>
              </w:rPr>
            </w:pPr>
            <w:r>
              <w:rPr>
                <w:rFonts w:ascii="Arial Narrow" w:hAnsi="Arial Narrow"/>
              </w:rPr>
              <w:t>1828</w:t>
            </w:r>
          </w:p>
        </w:tc>
      </w:tr>
      <w:tr w:rsidR="00E97C5F" w:rsidRPr="00937742" w14:paraId="706E06EC" w14:textId="77777777" w:rsidTr="006A178A">
        <w:tc>
          <w:tcPr>
            <w:tcW w:w="3955" w:type="dxa"/>
          </w:tcPr>
          <w:p w14:paraId="14C47E0B" w14:textId="270D6407" w:rsidR="00E97C5F" w:rsidRPr="0070522D" w:rsidRDefault="00D50F0E" w:rsidP="006A178A">
            <w:pPr>
              <w:pStyle w:val="BodyText"/>
              <w:ind w:firstLine="0"/>
              <w:rPr>
                <w:rFonts w:ascii="Arial Narrow" w:hAnsi="Arial Narrow"/>
              </w:rPr>
            </w:pPr>
            <w:r>
              <w:rPr>
                <w:rFonts w:ascii="Arial Narrow" w:hAnsi="Arial Narrow"/>
              </w:rPr>
              <w:t>Mean</w:t>
            </w:r>
            <w:r w:rsidR="00E97C5F" w:rsidRPr="00937742">
              <w:rPr>
                <w:rFonts w:ascii="Arial Narrow" w:hAnsi="Arial Narrow"/>
              </w:rPr>
              <w:t xml:space="preserve"> monthly</w:t>
            </w:r>
          </w:p>
        </w:tc>
        <w:tc>
          <w:tcPr>
            <w:tcW w:w="3595" w:type="dxa"/>
          </w:tcPr>
          <w:p w14:paraId="51241608" w14:textId="7EBED057" w:rsidR="00E97C5F" w:rsidRPr="0070522D" w:rsidRDefault="00FF75AF" w:rsidP="006A178A">
            <w:pPr>
              <w:pStyle w:val="BodyText"/>
              <w:ind w:firstLine="0"/>
              <w:rPr>
                <w:rFonts w:ascii="Arial Narrow" w:hAnsi="Arial Narrow"/>
              </w:rPr>
            </w:pPr>
            <w:r>
              <w:rPr>
                <w:rFonts w:ascii="Arial Narrow" w:hAnsi="Arial Narrow"/>
              </w:rPr>
              <w:t>153</w:t>
            </w:r>
          </w:p>
        </w:tc>
      </w:tr>
      <w:tr w:rsidR="00E97C5F" w:rsidRPr="00937742" w14:paraId="27F48EDD" w14:textId="77777777" w:rsidTr="006A178A">
        <w:tc>
          <w:tcPr>
            <w:tcW w:w="3955" w:type="dxa"/>
          </w:tcPr>
          <w:p w14:paraId="480C79A7" w14:textId="22AA2C91" w:rsidR="00E97C5F" w:rsidRPr="0070522D" w:rsidRDefault="00D50F0E" w:rsidP="006A178A">
            <w:pPr>
              <w:pStyle w:val="BodyText"/>
              <w:ind w:firstLine="0"/>
              <w:rPr>
                <w:rFonts w:ascii="Arial Narrow" w:hAnsi="Arial Narrow"/>
              </w:rPr>
            </w:pPr>
            <w:r>
              <w:rPr>
                <w:rFonts w:ascii="Arial Narrow" w:hAnsi="Arial Narrow"/>
              </w:rPr>
              <w:t>Mean</w:t>
            </w:r>
            <w:r w:rsidR="00E97C5F" w:rsidRPr="00937742">
              <w:rPr>
                <w:rFonts w:ascii="Arial Narrow" w:hAnsi="Arial Narrow"/>
              </w:rPr>
              <w:t xml:space="preserve"> min</w:t>
            </w:r>
            <w:r w:rsidR="00E97C5F" w:rsidRPr="0070522D">
              <w:rPr>
                <w:rFonts w:ascii="Arial Narrow" w:hAnsi="Arial Narrow"/>
              </w:rPr>
              <w:t>imum</w:t>
            </w:r>
            <w:r w:rsidR="00E97C5F" w:rsidRPr="00937742">
              <w:rPr>
                <w:rFonts w:ascii="Arial Narrow" w:hAnsi="Arial Narrow"/>
              </w:rPr>
              <w:t xml:space="preserve"> monthly</w:t>
            </w:r>
          </w:p>
        </w:tc>
        <w:tc>
          <w:tcPr>
            <w:tcW w:w="3595" w:type="dxa"/>
          </w:tcPr>
          <w:p w14:paraId="21A3E77E" w14:textId="5288F254" w:rsidR="00E97C5F" w:rsidRPr="0070522D" w:rsidRDefault="00FF75AF" w:rsidP="006A178A">
            <w:pPr>
              <w:pStyle w:val="BodyText"/>
              <w:ind w:firstLine="0"/>
              <w:rPr>
                <w:rFonts w:ascii="Arial Narrow" w:hAnsi="Arial Narrow"/>
              </w:rPr>
            </w:pPr>
            <w:r>
              <w:rPr>
                <w:rFonts w:ascii="Arial Narrow" w:hAnsi="Arial Narrow"/>
              </w:rPr>
              <w:t>55</w:t>
            </w:r>
          </w:p>
        </w:tc>
      </w:tr>
      <w:tr w:rsidR="00E97C5F" w:rsidRPr="00937742" w14:paraId="5A06D463" w14:textId="77777777" w:rsidTr="006A178A">
        <w:tc>
          <w:tcPr>
            <w:tcW w:w="3955" w:type="dxa"/>
          </w:tcPr>
          <w:p w14:paraId="6C196FB3" w14:textId="211D33D5" w:rsidR="00E97C5F" w:rsidRPr="0070522D" w:rsidRDefault="00D50F0E" w:rsidP="006A178A">
            <w:pPr>
              <w:pStyle w:val="BodyText"/>
              <w:ind w:firstLine="0"/>
              <w:rPr>
                <w:rFonts w:ascii="Arial Narrow" w:hAnsi="Arial Narrow"/>
              </w:rPr>
            </w:pPr>
            <w:r>
              <w:rPr>
                <w:rFonts w:ascii="Arial Narrow" w:hAnsi="Arial Narrow"/>
              </w:rPr>
              <w:t>Mean</w:t>
            </w:r>
            <w:r w:rsidR="00E97C5F" w:rsidRPr="00937742">
              <w:rPr>
                <w:rFonts w:ascii="Arial Narrow" w:hAnsi="Arial Narrow"/>
              </w:rPr>
              <w:t xml:space="preserve"> max</w:t>
            </w:r>
            <w:r w:rsidR="00E97C5F" w:rsidRPr="0070522D">
              <w:rPr>
                <w:rFonts w:ascii="Arial Narrow" w:hAnsi="Arial Narrow"/>
              </w:rPr>
              <w:t>imum</w:t>
            </w:r>
            <w:r w:rsidR="00E97C5F" w:rsidRPr="00937742">
              <w:rPr>
                <w:rFonts w:ascii="Arial Narrow" w:hAnsi="Arial Narrow"/>
              </w:rPr>
              <w:t xml:space="preserve"> monthly</w:t>
            </w:r>
          </w:p>
        </w:tc>
        <w:tc>
          <w:tcPr>
            <w:tcW w:w="3595" w:type="dxa"/>
          </w:tcPr>
          <w:p w14:paraId="26DF27CE" w14:textId="55CC67A6" w:rsidR="00E97C5F" w:rsidRPr="0070522D" w:rsidRDefault="00FF75AF" w:rsidP="006A178A">
            <w:pPr>
              <w:pStyle w:val="BodyText"/>
              <w:ind w:firstLine="0"/>
              <w:rPr>
                <w:rFonts w:ascii="Arial Narrow" w:hAnsi="Arial Narrow"/>
              </w:rPr>
            </w:pPr>
            <w:r>
              <w:rPr>
                <w:rFonts w:ascii="Arial Narrow" w:hAnsi="Arial Narrow"/>
              </w:rPr>
              <w:t>269</w:t>
            </w:r>
          </w:p>
        </w:tc>
      </w:tr>
    </w:tbl>
    <w:p w14:paraId="530ECFE7" w14:textId="77777777" w:rsidR="00E97C5F" w:rsidRDefault="00E97C5F" w:rsidP="00E97C5F">
      <w:pPr>
        <w:pStyle w:val="BodyText"/>
        <w:ind w:firstLine="0"/>
      </w:pPr>
    </w:p>
    <w:p w14:paraId="7B9712CF" w14:textId="4069D39C" w:rsidR="0055463E" w:rsidRPr="0055463E" w:rsidRDefault="003147A0" w:rsidP="0055463E">
      <w:pPr>
        <w:pStyle w:val="BodyText"/>
      </w:pPr>
      <w:r>
        <w:t>The Port Vila Basin</w:t>
      </w:r>
      <w:r w:rsidR="0055463E" w:rsidRPr="0055463E">
        <w:t xml:space="preserve"> receives moderate to high rainfall throughout the year, with monthly totals typically ranging from about 55 mm to more than 250 mm, consistent with its humid tropical climate. Although rainfall is year</w:t>
      </w:r>
      <w:r w:rsidR="0055463E" w:rsidRPr="0055463E">
        <w:noBreakHyphen/>
        <w:t>round, the wet season brings enhanced precipitation, often associated with SPCZ activity, tropical lows, and the occasional cyclone (</w:t>
      </w:r>
      <w:r w:rsidR="00874128">
        <w:fldChar w:fldCharType="begin"/>
      </w:r>
      <w:r w:rsidR="00874128">
        <w:instrText xml:space="preserve"> REF _Ref226965708 \h </w:instrText>
      </w:r>
      <w:r w:rsidR="00874128">
        <w:fldChar w:fldCharType="separate"/>
      </w:r>
      <w:r w:rsidR="00874128" w:rsidRPr="00A213F2">
        <w:rPr>
          <w:rFonts w:ascii="Arial Narrow" w:hAnsi="Arial Narrow"/>
        </w:rPr>
        <w:t xml:space="preserve">Figure </w:t>
      </w:r>
      <w:r w:rsidR="00874128">
        <w:rPr>
          <w:rFonts w:ascii="Arial Narrow" w:hAnsi="Arial Narrow"/>
          <w:noProof/>
        </w:rPr>
        <w:t>5</w:t>
      </w:r>
      <w:r w:rsidR="00874128">
        <w:fldChar w:fldCharType="end"/>
      </w:r>
      <w:r w:rsidR="0055463E" w:rsidRPr="0055463E">
        <w:t xml:space="preserve">). Several months exceed 300 mm, such as </w:t>
      </w:r>
      <w:r w:rsidR="00397D6B">
        <w:t>March 2024</w:t>
      </w:r>
      <w:r w:rsidR="0055463E" w:rsidRPr="0055463E">
        <w:t xml:space="preserve"> (</w:t>
      </w:r>
      <w:r w:rsidR="00397D6B">
        <w:t>765</w:t>
      </w:r>
      <w:r w:rsidR="0055463E" w:rsidRPr="0055463E">
        <w:t xml:space="preserve"> mm), </w:t>
      </w:r>
      <w:r w:rsidR="00397D6B">
        <w:t>January</w:t>
      </w:r>
      <w:r w:rsidR="0055463E" w:rsidRPr="0055463E">
        <w:t xml:space="preserve"> 202</w:t>
      </w:r>
      <w:r w:rsidR="00397D6B">
        <w:t>1</w:t>
      </w:r>
      <w:r w:rsidR="0055463E" w:rsidRPr="0055463E">
        <w:t xml:space="preserve"> (</w:t>
      </w:r>
      <w:r w:rsidR="00397D6B">
        <w:t>618</w:t>
      </w:r>
      <w:r w:rsidR="0055463E" w:rsidRPr="0055463E">
        <w:t xml:space="preserve"> mm), and </w:t>
      </w:r>
      <w:r w:rsidR="007443F8">
        <w:t>February 2022</w:t>
      </w:r>
      <w:r w:rsidR="0055463E" w:rsidRPr="0055463E">
        <w:t xml:space="preserve"> (6</w:t>
      </w:r>
      <w:r w:rsidR="007443F8">
        <w:t>11</w:t>
      </w:r>
      <w:r w:rsidR="0055463E" w:rsidRPr="0055463E">
        <w:t xml:space="preserve"> mm), demonstrating the potential for intense, short</w:t>
      </w:r>
      <w:r w:rsidR="0055463E" w:rsidRPr="0055463E">
        <w:noBreakHyphen/>
        <w:t xml:space="preserve">duration rainfall events linked to regional atmospheric processes. Conversely, drier months occur regularly, with some periods receiving relatively little rainfall; for example, August </w:t>
      </w:r>
      <w:r w:rsidR="004E0F74">
        <w:t>199</w:t>
      </w:r>
      <w:r w:rsidR="0055463E" w:rsidRPr="0055463E">
        <w:t xml:space="preserve">8 recorded only about </w:t>
      </w:r>
      <w:r w:rsidR="007443F8">
        <w:t>2</w:t>
      </w:r>
      <w:r w:rsidR="0055463E" w:rsidRPr="0055463E">
        <w:t xml:space="preserve"> mm, marking one of the driest months in recent decades.</w:t>
      </w:r>
    </w:p>
    <w:p w14:paraId="1CF5EC9E" w14:textId="4417C2A4" w:rsidR="00E97C5F" w:rsidRDefault="00C908D7" w:rsidP="00E97C5F">
      <w:pPr>
        <w:pStyle w:val="BodyText"/>
        <w:ind w:firstLine="0"/>
      </w:pPr>
      <w:r>
        <w:rPr>
          <w:noProof/>
        </w:rPr>
        <w:lastRenderedPageBreak/>
        <w:drawing>
          <wp:inline distT="0" distB="0" distL="0" distR="0" wp14:anchorId="5E92F308" wp14:editId="67343C8F">
            <wp:extent cx="5943600" cy="3603009"/>
            <wp:effectExtent l="0" t="0" r="0" b="0"/>
            <wp:docPr id="988108320" name="Chart 1">
              <a:extLst xmlns:a="http://schemas.openxmlformats.org/drawingml/2006/main">
                <a:ext uri="{FF2B5EF4-FFF2-40B4-BE49-F238E27FC236}">
                  <a16:creationId xmlns:a16="http://schemas.microsoft.com/office/drawing/2014/main" id="{2E422A8C-5942-4C3C-81D7-27ECC884CA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1832AAA" w14:textId="509308AB" w:rsidR="00E97C5F" w:rsidRPr="00A213F2" w:rsidRDefault="00E97C5F" w:rsidP="00E97C5F">
      <w:pPr>
        <w:pStyle w:val="Caption"/>
        <w:rPr>
          <w:rFonts w:ascii="Arial Narrow" w:hAnsi="Arial Narrow"/>
        </w:rPr>
      </w:pPr>
      <w:bookmarkStart w:id="45" w:name="_Ref226965708"/>
      <w:bookmarkStart w:id="46" w:name="_Toc226968163"/>
      <w:bookmarkStart w:id="47" w:name="_Toc228285664"/>
      <w:r w:rsidRPr="00A213F2">
        <w:rPr>
          <w:rFonts w:ascii="Arial Narrow" w:hAnsi="Arial Narrow"/>
        </w:rPr>
        <w:t xml:space="preserve">Figure </w:t>
      </w:r>
      <w:r w:rsidRPr="00A213F2">
        <w:rPr>
          <w:rFonts w:ascii="Arial Narrow" w:hAnsi="Arial Narrow"/>
        </w:rPr>
        <w:fldChar w:fldCharType="begin"/>
      </w:r>
      <w:r w:rsidRPr="00A213F2">
        <w:rPr>
          <w:rFonts w:ascii="Arial Narrow" w:hAnsi="Arial Narrow"/>
        </w:rPr>
        <w:instrText xml:space="preserve"> SEQ Figure \* ARABIC </w:instrText>
      </w:r>
      <w:r w:rsidRPr="00A213F2">
        <w:rPr>
          <w:rFonts w:ascii="Arial Narrow" w:hAnsi="Arial Narrow"/>
        </w:rPr>
        <w:fldChar w:fldCharType="separate"/>
      </w:r>
      <w:r w:rsidR="003A68AA">
        <w:rPr>
          <w:rFonts w:ascii="Arial Narrow" w:hAnsi="Arial Narrow"/>
          <w:noProof/>
        </w:rPr>
        <w:t>5</w:t>
      </w:r>
      <w:r w:rsidRPr="00A213F2">
        <w:rPr>
          <w:rFonts w:ascii="Arial Narrow" w:hAnsi="Arial Narrow"/>
        </w:rPr>
        <w:fldChar w:fldCharType="end"/>
      </w:r>
      <w:bookmarkEnd w:id="45"/>
      <w:r w:rsidRPr="00A213F2">
        <w:rPr>
          <w:rFonts w:ascii="Arial Narrow" w:hAnsi="Arial Narrow"/>
        </w:rPr>
        <w:t>. Monthly precipitation for</w:t>
      </w:r>
      <w:r w:rsidR="001E3566">
        <w:rPr>
          <w:rFonts w:ascii="Arial Narrow" w:hAnsi="Arial Narrow"/>
        </w:rPr>
        <w:t xml:space="preserve"> Port Vila </w:t>
      </w:r>
      <w:r w:rsidR="009427D4">
        <w:rPr>
          <w:rFonts w:ascii="Arial Narrow" w:hAnsi="Arial Narrow"/>
        </w:rPr>
        <w:t xml:space="preserve">from </w:t>
      </w:r>
      <w:r w:rsidRPr="00A213F2">
        <w:rPr>
          <w:rFonts w:ascii="Arial Narrow" w:hAnsi="Arial Narrow"/>
        </w:rPr>
        <w:t>years 1998 - 2025 in mm.</w:t>
      </w:r>
      <w:bookmarkEnd w:id="46"/>
      <w:bookmarkEnd w:id="47"/>
    </w:p>
    <w:p w14:paraId="40087740" w14:textId="1DCCB705" w:rsidR="00E97C5F" w:rsidRPr="009F43CC" w:rsidRDefault="00E97C5F" w:rsidP="00E97C5F">
      <w:pPr>
        <w:pStyle w:val="BodyText"/>
        <w:ind w:firstLine="0"/>
        <w:rPr>
          <w:rFonts w:ascii="Arial Narrow" w:hAnsi="Arial Narrow"/>
        </w:rPr>
      </w:pPr>
      <w:r>
        <w:rPr>
          <w:rFonts w:ascii="Arial Narrow" w:hAnsi="Arial Narrow"/>
        </w:rPr>
        <w:tab/>
        <w:t>Alt. text. Line graph showing the m</w:t>
      </w:r>
      <w:r w:rsidRPr="009F43CC">
        <w:rPr>
          <w:rFonts w:ascii="Arial Narrow" w:hAnsi="Arial Narrow"/>
        </w:rPr>
        <w:t xml:space="preserve">onthly precipitation for </w:t>
      </w:r>
      <w:r w:rsidR="009427D4">
        <w:rPr>
          <w:rFonts w:ascii="Arial Narrow" w:hAnsi="Arial Narrow"/>
        </w:rPr>
        <w:t xml:space="preserve">Port Vila for </w:t>
      </w:r>
      <w:r w:rsidRPr="009F43CC">
        <w:rPr>
          <w:rFonts w:ascii="Arial Narrow" w:hAnsi="Arial Narrow"/>
        </w:rPr>
        <w:t>years 1998 - 2025 in mm.</w:t>
      </w:r>
    </w:p>
    <w:p w14:paraId="771D1740" w14:textId="0180B5D6" w:rsidR="00495551" w:rsidRPr="00495551" w:rsidRDefault="00495551" w:rsidP="00495551">
      <w:pPr>
        <w:pStyle w:val="BodyText"/>
      </w:pPr>
      <w:r w:rsidRPr="00495551">
        <w:t>Annual rainfall varies from year to year, though the range is somewhat less extreme than that of the high</w:t>
      </w:r>
      <w:r w:rsidRPr="00495551">
        <w:noBreakHyphen/>
        <w:t>rainfall islands f</w:t>
      </w:r>
      <w:r w:rsidR="00874128">
        <w:t>u</w:t>
      </w:r>
      <w:r w:rsidRPr="00495551">
        <w:t>rther east in the Pacific. Annual totals generally cluster around the long</w:t>
      </w:r>
      <w:r w:rsidRPr="00495551">
        <w:noBreakHyphen/>
        <w:t>term mean of approximately 1800–</w:t>
      </w:r>
      <w:r w:rsidR="003644BA">
        <w:t>20</w:t>
      </w:r>
      <w:r w:rsidRPr="00495551">
        <w:t>00 mm/yr, with wetter years exceeding 2000 mm</w:t>
      </w:r>
      <w:r w:rsidR="009B4101">
        <w:t xml:space="preserve">, </w:t>
      </w:r>
      <w:r w:rsidRPr="00495551">
        <w:t>such as in 20</w:t>
      </w:r>
      <w:r w:rsidR="009B4101">
        <w:t>2</w:t>
      </w:r>
      <w:r w:rsidRPr="00495551">
        <w:t>2 (3</w:t>
      </w:r>
      <w:r w:rsidR="009B4101">
        <w:t>602</w:t>
      </w:r>
      <w:r w:rsidRPr="00495551">
        <w:t xml:space="preserve"> mm), </w:t>
      </w:r>
      <w:r w:rsidR="009B4101">
        <w:t xml:space="preserve">and </w:t>
      </w:r>
      <w:r w:rsidRPr="00495551">
        <w:t>2000 (2</w:t>
      </w:r>
      <w:r w:rsidR="009B4101">
        <w:t>453</w:t>
      </w:r>
      <w:r w:rsidRPr="00495551">
        <w:t xml:space="preserve"> mm)</w:t>
      </w:r>
      <w:r w:rsidR="009B4101">
        <w:t>, o</w:t>
      </w:r>
      <w:r w:rsidRPr="00495551">
        <w:t>ften corresponding to strong SPCZ alignment or enhanced convective activity (</w:t>
      </w:r>
      <w:r w:rsidR="00874128">
        <w:fldChar w:fldCharType="begin"/>
      </w:r>
      <w:r w:rsidR="00874128">
        <w:instrText xml:space="preserve"> REF _Ref226965497 \h </w:instrText>
      </w:r>
      <w:r w:rsidR="00874128">
        <w:fldChar w:fldCharType="separate"/>
      </w:r>
      <w:r w:rsidR="00874128" w:rsidRPr="009C3F0E">
        <w:rPr>
          <w:rFonts w:ascii="Arial Narrow" w:hAnsi="Arial Narrow"/>
        </w:rPr>
        <w:t xml:space="preserve">Figure </w:t>
      </w:r>
      <w:r w:rsidR="00874128">
        <w:rPr>
          <w:rFonts w:ascii="Arial Narrow" w:hAnsi="Arial Narrow"/>
          <w:noProof/>
        </w:rPr>
        <w:t>6</w:t>
      </w:r>
      <w:r w:rsidR="00874128">
        <w:fldChar w:fldCharType="end"/>
      </w:r>
      <w:r w:rsidRPr="00495551">
        <w:t>). Drier years, including</w:t>
      </w:r>
      <w:r w:rsidR="004F576D">
        <w:t xml:space="preserve"> 2016, </w:t>
      </w:r>
      <w:r w:rsidRPr="00495551">
        <w:t>201</w:t>
      </w:r>
      <w:r w:rsidR="004F576D">
        <w:t>9</w:t>
      </w:r>
      <w:r w:rsidRPr="00495551">
        <w:t xml:space="preserve"> and 1998, fall below 1500 mm, reflecting the island’s sensitivity to synoptic</w:t>
      </w:r>
      <w:r w:rsidRPr="00495551">
        <w:noBreakHyphen/>
        <w:t>scale variability and ENSO</w:t>
      </w:r>
      <w:r w:rsidRPr="00495551">
        <w:noBreakHyphen/>
        <w:t>related rainfall shifts. While recent years show fluctuations from the long</w:t>
      </w:r>
      <w:r w:rsidRPr="00495551">
        <w:noBreakHyphen/>
        <w:t xml:space="preserve">term </w:t>
      </w:r>
      <w:r w:rsidR="00874128">
        <w:t>mean</w:t>
      </w:r>
      <w:r w:rsidRPr="00495551">
        <w:t>, no sustained multi</w:t>
      </w:r>
      <w:r w:rsidRPr="00495551">
        <w:noBreakHyphen/>
        <w:t>year trend toward extreme wetness or dryness is evident; instead, interannual variability remains within the typical historical range.</w:t>
      </w:r>
    </w:p>
    <w:p w14:paraId="17C57149" w14:textId="5D3BF262" w:rsidR="00E97C5F" w:rsidRDefault="00C908D7" w:rsidP="00C908D7">
      <w:pPr>
        <w:pStyle w:val="BodyText"/>
        <w:ind w:firstLine="0"/>
      </w:pPr>
      <w:r>
        <w:rPr>
          <w:noProof/>
        </w:rPr>
        <w:lastRenderedPageBreak/>
        <w:drawing>
          <wp:inline distT="0" distB="0" distL="0" distR="0" wp14:anchorId="5FCE7F94" wp14:editId="1C6D6CF8">
            <wp:extent cx="6284595" cy="3316406"/>
            <wp:effectExtent l="0" t="0" r="1905" b="0"/>
            <wp:docPr id="2144721266" name="Chart 1">
              <a:extLst xmlns:a="http://schemas.openxmlformats.org/drawingml/2006/main">
                <a:ext uri="{FF2B5EF4-FFF2-40B4-BE49-F238E27FC236}">
                  <a16:creationId xmlns:a16="http://schemas.microsoft.com/office/drawing/2014/main" id="{3B988818-6EDA-4885-BC40-D5C1ED31EA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C97CD79" w14:textId="11E66055" w:rsidR="00E97C5F" w:rsidRPr="009C3F0E" w:rsidRDefault="00E97C5F" w:rsidP="00E97C5F">
      <w:pPr>
        <w:pStyle w:val="Caption"/>
        <w:rPr>
          <w:rFonts w:ascii="Arial Narrow" w:hAnsi="Arial Narrow"/>
        </w:rPr>
      </w:pPr>
      <w:bookmarkStart w:id="48" w:name="_Ref226965497"/>
      <w:bookmarkStart w:id="49" w:name="_Toc226968164"/>
      <w:bookmarkStart w:id="50" w:name="_Toc228285665"/>
      <w:r w:rsidRPr="009C3F0E">
        <w:rPr>
          <w:rFonts w:ascii="Arial Narrow" w:hAnsi="Arial Narrow"/>
        </w:rPr>
        <w:t xml:space="preserve">Figure </w:t>
      </w:r>
      <w:r w:rsidRPr="009C3F0E">
        <w:rPr>
          <w:rFonts w:ascii="Arial Narrow" w:hAnsi="Arial Narrow"/>
        </w:rPr>
        <w:fldChar w:fldCharType="begin"/>
      </w:r>
      <w:r w:rsidRPr="009C3F0E">
        <w:rPr>
          <w:rFonts w:ascii="Arial Narrow" w:hAnsi="Arial Narrow"/>
        </w:rPr>
        <w:instrText xml:space="preserve"> SEQ Figure \* ARABIC </w:instrText>
      </w:r>
      <w:r w:rsidRPr="009C3F0E">
        <w:rPr>
          <w:rFonts w:ascii="Arial Narrow" w:hAnsi="Arial Narrow"/>
        </w:rPr>
        <w:fldChar w:fldCharType="separate"/>
      </w:r>
      <w:r w:rsidR="003A68AA">
        <w:rPr>
          <w:rFonts w:ascii="Arial Narrow" w:hAnsi="Arial Narrow"/>
          <w:noProof/>
        </w:rPr>
        <w:t>6</w:t>
      </w:r>
      <w:r w:rsidRPr="009C3F0E">
        <w:rPr>
          <w:rFonts w:ascii="Arial Narrow" w:hAnsi="Arial Narrow"/>
        </w:rPr>
        <w:fldChar w:fldCharType="end"/>
      </w:r>
      <w:bookmarkEnd w:id="48"/>
      <w:r w:rsidRPr="009C3F0E">
        <w:rPr>
          <w:rFonts w:ascii="Arial Narrow" w:hAnsi="Arial Narrow"/>
        </w:rPr>
        <w:t xml:space="preserve">. Annual precipitation for </w:t>
      </w:r>
      <w:r w:rsidR="003147A0">
        <w:rPr>
          <w:rFonts w:ascii="Arial Narrow" w:hAnsi="Arial Narrow"/>
        </w:rPr>
        <w:t xml:space="preserve">years </w:t>
      </w:r>
      <w:r w:rsidRPr="009C3F0E">
        <w:rPr>
          <w:rFonts w:ascii="Arial Narrow" w:hAnsi="Arial Narrow"/>
        </w:rPr>
        <w:t xml:space="preserve">1998 </w:t>
      </w:r>
      <w:r>
        <w:rPr>
          <w:rFonts w:ascii="Arial Narrow" w:hAnsi="Arial Narrow"/>
        </w:rPr>
        <w:t>–</w:t>
      </w:r>
      <w:r w:rsidRPr="009C3F0E">
        <w:rPr>
          <w:rFonts w:ascii="Arial Narrow" w:hAnsi="Arial Narrow"/>
        </w:rPr>
        <w:t xml:space="preserve"> 2024 in mm.</w:t>
      </w:r>
      <w:bookmarkEnd w:id="49"/>
      <w:bookmarkEnd w:id="50"/>
    </w:p>
    <w:p w14:paraId="36B2472A" w14:textId="77777777" w:rsidR="00E97C5F" w:rsidRPr="009F43CC" w:rsidRDefault="00E97C5F" w:rsidP="00E97C5F">
      <w:pPr>
        <w:pStyle w:val="BodyText"/>
        <w:ind w:firstLine="0"/>
        <w:rPr>
          <w:rFonts w:ascii="Arial Narrow" w:hAnsi="Arial Narrow"/>
        </w:rPr>
      </w:pPr>
      <w:r>
        <w:rPr>
          <w:rFonts w:ascii="Arial Narrow" w:hAnsi="Arial Narrow"/>
        </w:rPr>
        <w:tab/>
        <w:t>Alt. text. Bar chart showing annual precipitation for years 1998 to 2024 in mm.</w:t>
      </w:r>
    </w:p>
    <w:p w14:paraId="77522EA5" w14:textId="4BBCEE9A" w:rsidR="00D5165F" w:rsidRPr="00D5165F" w:rsidRDefault="00D5165F" w:rsidP="00D5165F">
      <w:pPr>
        <w:pStyle w:val="BodyText"/>
      </w:pPr>
      <w:r w:rsidRPr="00D5165F">
        <w:t>From a water resources perspective, this level of variability supports generally reliable surface water availability; however, management strategies should continue to accommodate occasional dry months, as well as the potential for turbidity increases and short</w:t>
      </w:r>
      <w:r w:rsidRPr="00D5165F">
        <w:noBreakHyphen/>
        <w:t>duration runoff peaks during high</w:t>
      </w:r>
      <w:r w:rsidRPr="00D5165F">
        <w:noBreakHyphen/>
        <w:t>intensity rainfall periods.</w:t>
      </w:r>
    </w:p>
    <w:p w14:paraId="52331D24" w14:textId="2F715D6E" w:rsidR="00D92584" w:rsidRPr="00D92584" w:rsidRDefault="00E97C5F" w:rsidP="00D92584">
      <w:pPr>
        <w:pStyle w:val="Head3"/>
      </w:pPr>
      <w:bookmarkStart w:id="51" w:name="_Toc226968113"/>
      <w:bookmarkStart w:id="52" w:name="_Toc227674131"/>
      <w:r>
        <w:t>Evapotranspiration</w:t>
      </w:r>
      <w:bookmarkEnd w:id="51"/>
      <w:bookmarkEnd w:id="52"/>
    </w:p>
    <w:p w14:paraId="0DF1CB11" w14:textId="1485229F" w:rsidR="00D92584" w:rsidRPr="00D92584" w:rsidRDefault="00D92584" w:rsidP="00D92584">
      <w:pPr>
        <w:pStyle w:val="BodyText"/>
      </w:pPr>
      <w:r w:rsidRPr="00D92584">
        <w:t xml:space="preserve">Because precipitation provides the dominant water input to </w:t>
      </w:r>
      <w:proofErr w:type="spellStart"/>
      <w:r w:rsidR="003147A0" w:rsidRPr="008F61A2">
        <w:t>Éfaté</w:t>
      </w:r>
      <w:r w:rsidRPr="00D92584">
        <w:t>’s</w:t>
      </w:r>
      <w:proofErr w:type="spellEnd"/>
      <w:r w:rsidRPr="00D92584">
        <w:t xml:space="preserve"> hydrologic system, understanding how much of this water is subsequently lost to the atmosphere is essential for evaluating freshwater availability. Evapotranspiration (ET) represents the combined atmospheric water loss from evaporation (soil, water, and surfaces) and transpiration (vegetation) (DeJonge and others, 2025), and reflects the interaction of available solar energy, humidity, wind, and land </w:t>
      </w:r>
      <w:r w:rsidRPr="00D92584">
        <w:lastRenderedPageBreak/>
        <w:t>cover. Actual ET, as estimated by the SSEBop model (Senay and others, 2020), represents the portion of potential ET that is realized given the surface and atmospheric conditions.</w:t>
      </w:r>
    </w:p>
    <w:p w14:paraId="10080E9D" w14:textId="5DC39EBB" w:rsidR="00D92584" w:rsidRPr="00D92584" w:rsidRDefault="003147A0" w:rsidP="00D92584">
      <w:pPr>
        <w:pStyle w:val="BodyText"/>
      </w:pPr>
      <w:r>
        <w:t>For the Port Vila Basin</w:t>
      </w:r>
      <w:r w:rsidR="00D92584" w:rsidRPr="00D92584">
        <w:t>, ET exhibits moderate seasonal variability but remains more stable than precipitation throughout the year (</w:t>
      </w:r>
      <w:r w:rsidR="00874128">
        <w:fldChar w:fldCharType="begin"/>
      </w:r>
      <w:r w:rsidR="00874128">
        <w:instrText xml:space="preserve"> REF _Ref226965899 \h </w:instrText>
      </w:r>
      <w:r w:rsidR="00874128">
        <w:fldChar w:fldCharType="separate"/>
      </w:r>
      <w:r w:rsidR="00874128" w:rsidRPr="00C318A8">
        <w:rPr>
          <w:rFonts w:ascii="Arial Narrow" w:hAnsi="Arial Narrow"/>
        </w:rPr>
        <w:t xml:space="preserve">Figure </w:t>
      </w:r>
      <w:r w:rsidR="00874128">
        <w:rPr>
          <w:rFonts w:ascii="Arial Narrow" w:hAnsi="Arial Narrow"/>
          <w:noProof/>
        </w:rPr>
        <w:t>7</w:t>
      </w:r>
      <w:r w:rsidR="00874128">
        <w:fldChar w:fldCharType="end"/>
      </w:r>
      <w:r w:rsidR="00D92584" w:rsidRPr="00D92584">
        <w:t>). The island’s rainfall pattern is strongly seasonal, with wet</w:t>
      </w:r>
      <w:r w:rsidR="00D92584" w:rsidRPr="00D92584">
        <w:noBreakHyphen/>
        <w:t>season peaks typically occurring from October through April, influenced by the SPCZ and tropical disturbances. In contrast, monthly actual ET varies within a narrower range</w:t>
      </w:r>
      <w:r w:rsidR="009C69F0">
        <w:t xml:space="preserve"> from</w:t>
      </w:r>
      <w:r w:rsidR="00AF11FB">
        <w:t xml:space="preserve"> 55 – 98 mm</w:t>
      </w:r>
      <w:r w:rsidR="00D92584" w:rsidRPr="00D92584">
        <w:t xml:space="preserve">, governed primarily by changes in solar radiation, wind, and humidity rather than by moisture availability. ET generally reaches its lowest </w:t>
      </w:r>
      <w:r w:rsidRPr="00D92584">
        <w:t>value</w:t>
      </w:r>
      <w:r w:rsidR="00D92584" w:rsidRPr="00D92584">
        <w:t xml:space="preserve"> during </w:t>
      </w:r>
      <w:r w:rsidR="00F5615D">
        <w:t>May/June with 55-60 mm</w:t>
      </w:r>
      <w:r w:rsidR="00D92584" w:rsidRPr="00D92584">
        <w:t xml:space="preserve">, when high humidity and increased cloud cover limit evaporative demand, and increases </w:t>
      </w:r>
      <w:r w:rsidR="00891E4A">
        <w:t>after</w:t>
      </w:r>
      <w:r w:rsidR="00D92584" w:rsidRPr="00D92584">
        <w:t xml:space="preserve"> the drier and sunnier months of the year</w:t>
      </w:r>
      <w:r w:rsidR="00891E4A">
        <w:t xml:space="preserve"> to</w:t>
      </w:r>
      <w:r w:rsidR="00AC4ED5">
        <w:t xml:space="preserve"> 98 mm in December</w:t>
      </w:r>
      <w:r w:rsidR="00D92584" w:rsidRPr="00D92584">
        <w:t xml:space="preserve">. This pattern reflects </w:t>
      </w:r>
      <w:proofErr w:type="spellStart"/>
      <w:r w:rsidRPr="008F61A2">
        <w:t>Éfaté</w:t>
      </w:r>
      <w:r w:rsidR="00D92584" w:rsidRPr="00D92584">
        <w:t>’s</w:t>
      </w:r>
      <w:proofErr w:type="spellEnd"/>
      <w:r w:rsidR="00D92584" w:rsidRPr="00D92584">
        <w:t xml:space="preserve"> partially energy</w:t>
      </w:r>
      <w:r w:rsidR="00D92584" w:rsidRPr="00D92584">
        <w:noBreakHyphen/>
        <w:t>limited environment, where cloud cover and humidity strongly modulate the surface energy balance.</w:t>
      </w:r>
    </w:p>
    <w:p w14:paraId="710209BB" w14:textId="77777777" w:rsidR="00D92584" w:rsidRDefault="00D92584" w:rsidP="00D92584">
      <w:pPr>
        <w:pStyle w:val="BodyText"/>
      </w:pPr>
    </w:p>
    <w:p w14:paraId="73C5122D" w14:textId="0884AD59" w:rsidR="00E97C5F" w:rsidRDefault="000F5402" w:rsidP="00454956">
      <w:pPr>
        <w:pStyle w:val="BodyText"/>
        <w:ind w:firstLine="0"/>
      </w:pPr>
      <w:r>
        <w:rPr>
          <w:noProof/>
        </w:rPr>
        <w:lastRenderedPageBreak/>
        <w:drawing>
          <wp:inline distT="0" distB="0" distL="0" distR="0" wp14:anchorId="64FADBFD" wp14:editId="5C2A1031">
            <wp:extent cx="5943600" cy="3616657"/>
            <wp:effectExtent l="0" t="0" r="0" b="3175"/>
            <wp:docPr id="1465819172" name="Chart 1">
              <a:extLst xmlns:a="http://schemas.openxmlformats.org/drawingml/2006/main">
                <a:ext uri="{FF2B5EF4-FFF2-40B4-BE49-F238E27FC236}">
                  <a16:creationId xmlns:a16="http://schemas.microsoft.com/office/drawing/2014/main" id="{0C294177-720E-4986-BCCC-8C916F1CCA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F062ED0" w14:textId="5E83E13B" w:rsidR="00E97C5F" w:rsidRPr="00C318A8" w:rsidRDefault="00E97C5F" w:rsidP="00E97C5F">
      <w:pPr>
        <w:pStyle w:val="Caption"/>
        <w:rPr>
          <w:rFonts w:ascii="Arial Narrow" w:hAnsi="Arial Narrow"/>
        </w:rPr>
      </w:pPr>
      <w:bookmarkStart w:id="53" w:name="_Ref226965899"/>
      <w:bookmarkStart w:id="54" w:name="_Toc226968165"/>
      <w:bookmarkStart w:id="55" w:name="_Toc228285666"/>
      <w:r w:rsidRPr="00C318A8">
        <w:rPr>
          <w:rFonts w:ascii="Arial Narrow" w:hAnsi="Arial Narrow"/>
        </w:rPr>
        <w:t xml:space="preserve">Figure </w:t>
      </w:r>
      <w:r w:rsidRPr="00C318A8">
        <w:rPr>
          <w:rFonts w:ascii="Arial Narrow" w:hAnsi="Arial Narrow"/>
        </w:rPr>
        <w:fldChar w:fldCharType="begin"/>
      </w:r>
      <w:r w:rsidRPr="00C318A8">
        <w:rPr>
          <w:rFonts w:ascii="Arial Narrow" w:hAnsi="Arial Narrow"/>
        </w:rPr>
        <w:instrText xml:space="preserve"> SEQ Figure \* ARABIC </w:instrText>
      </w:r>
      <w:r w:rsidRPr="00C318A8">
        <w:rPr>
          <w:rFonts w:ascii="Arial Narrow" w:hAnsi="Arial Narrow"/>
        </w:rPr>
        <w:fldChar w:fldCharType="separate"/>
      </w:r>
      <w:r w:rsidR="003A68AA">
        <w:rPr>
          <w:rFonts w:ascii="Arial Narrow" w:hAnsi="Arial Narrow"/>
          <w:noProof/>
        </w:rPr>
        <w:t>7</w:t>
      </w:r>
      <w:r w:rsidRPr="00C318A8">
        <w:rPr>
          <w:rFonts w:ascii="Arial Narrow" w:hAnsi="Arial Narrow"/>
        </w:rPr>
        <w:fldChar w:fldCharType="end"/>
      </w:r>
      <w:bookmarkEnd w:id="53"/>
      <w:r w:rsidRPr="00C318A8">
        <w:rPr>
          <w:rFonts w:ascii="Arial Narrow" w:hAnsi="Arial Narrow"/>
        </w:rPr>
        <w:t xml:space="preserve">. </w:t>
      </w:r>
      <w:r w:rsidR="00941009">
        <w:rPr>
          <w:rFonts w:ascii="Arial Narrow" w:hAnsi="Arial Narrow"/>
        </w:rPr>
        <w:t>Mean</w:t>
      </w:r>
      <w:r w:rsidRPr="00C318A8">
        <w:rPr>
          <w:rFonts w:ascii="Arial Narrow" w:hAnsi="Arial Narrow"/>
        </w:rPr>
        <w:t xml:space="preserve"> monthly precipitation and actual ET in mm.</w:t>
      </w:r>
      <w:bookmarkEnd w:id="54"/>
      <w:bookmarkEnd w:id="55"/>
    </w:p>
    <w:p w14:paraId="1B3EB722" w14:textId="558C8A5C" w:rsidR="00E97C5F" w:rsidRDefault="00E97C5F" w:rsidP="00E97C5F">
      <w:pPr>
        <w:pStyle w:val="BodyText"/>
        <w:ind w:firstLine="0"/>
        <w:rPr>
          <w:rFonts w:ascii="Arial Narrow" w:hAnsi="Arial Narrow"/>
        </w:rPr>
      </w:pPr>
      <w:r>
        <w:rPr>
          <w:rFonts w:ascii="Arial Narrow" w:hAnsi="Arial Narrow"/>
        </w:rPr>
        <w:tab/>
        <w:t xml:space="preserve">Alt. text. Area chart showing the </w:t>
      </w:r>
      <w:r w:rsidR="00941009">
        <w:rPr>
          <w:rFonts w:ascii="Arial Narrow" w:hAnsi="Arial Narrow"/>
        </w:rPr>
        <w:t>mean</w:t>
      </w:r>
      <w:r>
        <w:rPr>
          <w:rFonts w:ascii="Arial Narrow" w:hAnsi="Arial Narrow"/>
        </w:rPr>
        <w:t xml:space="preserve"> monthly precipitation in mm with blue hatch lines and actual ET in mm in green (solid).</w:t>
      </w:r>
    </w:p>
    <w:p w14:paraId="1ABE1B2D" w14:textId="77777777" w:rsidR="00AC4ED5" w:rsidRPr="00EA65C9" w:rsidRDefault="00AC4ED5" w:rsidP="00E97C5F">
      <w:pPr>
        <w:pStyle w:val="BodyText"/>
        <w:ind w:firstLine="0"/>
        <w:rPr>
          <w:rFonts w:ascii="Arial Narrow" w:hAnsi="Arial Narrow"/>
        </w:rPr>
      </w:pPr>
    </w:p>
    <w:p w14:paraId="228C8DAD" w14:textId="6B57C49A" w:rsidR="0047589C" w:rsidRPr="0047589C" w:rsidRDefault="0047589C" w:rsidP="0047589C">
      <w:pPr>
        <w:rPr>
          <w:rFonts w:eastAsia="Calibri" w:cs="Times New Roman"/>
        </w:rPr>
      </w:pPr>
      <w:r w:rsidRPr="0047589C">
        <w:rPr>
          <w:rFonts w:eastAsia="Calibri" w:cs="Times New Roman"/>
        </w:rPr>
        <w:t xml:space="preserve">Annual ET totals on </w:t>
      </w:r>
      <w:proofErr w:type="spellStart"/>
      <w:r w:rsidR="001A1593" w:rsidRPr="008F61A2">
        <w:t>Éfaté</w:t>
      </w:r>
      <w:proofErr w:type="spellEnd"/>
      <w:r w:rsidRPr="0047589C">
        <w:rPr>
          <w:rFonts w:eastAsia="Calibri" w:cs="Times New Roman"/>
        </w:rPr>
        <w:t xml:space="preserve"> show similarly limited variability. Across the available record (2013–2025), actual ET fluctuates only modestly from year to year, with annual totals remaining within a narrow band </w:t>
      </w:r>
      <w:r w:rsidR="00A7142E">
        <w:rPr>
          <w:rFonts w:eastAsia="Calibri" w:cs="Times New Roman"/>
        </w:rPr>
        <w:t xml:space="preserve">from 789mm in 2015 to </w:t>
      </w:r>
      <w:r w:rsidR="00125DBF">
        <w:rPr>
          <w:rFonts w:eastAsia="Calibri" w:cs="Times New Roman"/>
        </w:rPr>
        <w:t xml:space="preserve">950 mm in 2025 </w:t>
      </w:r>
      <w:r w:rsidRPr="0047589C">
        <w:rPr>
          <w:rFonts w:eastAsia="Calibri" w:cs="Times New Roman"/>
        </w:rPr>
        <w:t>compared to the much larger interannual variations in precipitation (</w:t>
      </w:r>
      <w:r w:rsidR="00DD2391">
        <w:rPr>
          <w:rFonts w:eastAsia="Calibri" w:cs="Times New Roman"/>
        </w:rPr>
        <w:fldChar w:fldCharType="begin"/>
      </w:r>
      <w:r w:rsidR="00DD2391">
        <w:rPr>
          <w:rFonts w:eastAsia="Calibri" w:cs="Times New Roman"/>
        </w:rPr>
        <w:instrText xml:space="preserve"> REF _Ref226966404 \h </w:instrText>
      </w:r>
      <w:r w:rsidR="00DD2391">
        <w:rPr>
          <w:rFonts w:eastAsia="Calibri" w:cs="Times New Roman"/>
        </w:rPr>
      </w:r>
      <w:r w:rsidR="00DD2391">
        <w:rPr>
          <w:rFonts w:eastAsia="Calibri" w:cs="Times New Roman"/>
        </w:rPr>
        <w:fldChar w:fldCharType="separate"/>
      </w:r>
      <w:r w:rsidR="00DD2391" w:rsidRPr="00C318A8">
        <w:rPr>
          <w:rFonts w:ascii="Arial Narrow" w:hAnsi="Arial Narrow"/>
        </w:rPr>
        <w:t xml:space="preserve">Figure </w:t>
      </w:r>
      <w:r w:rsidR="00DD2391">
        <w:rPr>
          <w:rFonts w:ascii="Arial Narrow" w:hAnsi="Arial Narrow"/>
          <w:noProof/>
        </w:rPr>
        <w:t>8</w:t>
      </w:r>
      <w:r w:rsidR="00DD2391">
        <w:rPr>
          <w:rFonts w:eastAsia="Calibri" w:cs="Times New Roman"/>
        </w:rPr>
        <w:fldChar w:fldCharType="end"/>
      </w:r>
      <w:r w:rsidRPr="0047589C">
        <w:rPr>
          <w:rFonts w:eastAsia="Calibri" w:cs="Times New Roman"/>
        </w:rPr>
        <w:t>). This stability underscores the energy</w:t>
      </w:r>
      <w:r w:rsidRPr="0047589C">
        <w:rPr>
          <w:rFonts w:eastAsia="Calibri" w:cs="Times New Roman"/>
        </w:rPr>
        <w:noBreakHyphen/>
        <w:t>driven nature of ET on Efate and reinforces the dominant role of precipitation in shaping hydrologic surplus or deficit.</w:t>
      </w:r>
    </w:p>
    <w:p w14:paraId="6035715F" w14:textId="11A1FA07" w:rsidR="00B961DD" w:rsidRPr="00B961DD" w:rsidRDefault="00457A30" w:rsidP="00B961DD">
      <w:r>
        <w:rPr>
          <w:noProof/>
        </w:rPr>
        <w:lastRenderedPageBreak/>
        <w:drawing>
          <wp:inline distT="0" distB="0" distL="0" distR="0" wp14:anchorId="0E0194CB" wp14:editId="3DE7E5FD">
            <wp:extent cx="5943600" cy="3835021"/>
            <wp:effectExtent l="0" t="0" r="0" b="0"/>
            <wp:docPr id="1196527645" name="Chart 1">
              <a:extLst xmlns:a="http://schemas.openxmlformats.org/drawingml/2006/main">
                <a:ext uri="{FF2B5EF4-FFF2-40B4-BE49-F238E27FC236}">
                  <a16:creationId xmlns:a16="http://schemas.microsoft.com/office/drawing/2014/main" id="{549100C6-A954-48DE-8A2C-B961953663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19C27FA" w14:textId="7575C938" w:rsidR="00E97C5F" w:rsidRPr="00C318A8" w:rsidRDefault="00E97C5F" w:rsidP="00E97C5F">
      <w:pPr>
        <w:pStyle w:val="Caption"/>
        <w:rPr>
          <w:rFonts w:ascii="Arial Narrow" w:hAnsi="Arial Narrow"/>
        </w:rPr>
      </w:pPr>
      <w:bookmarkStart w:id="56" w:name="_Ref226966404"/>
      <w:bookmarkStart w:id="57" w:name="_Toc226968166"/>
      <w:bookmarkStart w:id="58" w:name="_Toc228285667"/>
      <w:r w:rsidRPr="00C318A8">
        <w:rPr>
          <w:rFonts w:ascii="Arial Narrow" w:hAnsi="Arial Narrow"/>
        </w:rPr>
        <w:t xml:space="preserve">Figure </w:t>
      </w:r>
      <w:r w:rsidRPr="00C318A8">
        <w:rPr>
          <w:rFonts w:ascii="Arial Narrow" w:hAnsi="Arial Narrow"/>
        </w:rPr>
        <w:fldChar w:fldCharType="begin"/>
      </w:r>
      <w:r w:rsidRPr="00C318A8">
        <w:rPr>
          <w:rFonts w:ascii="Arial Narrow" w:hAnsi="Arial Narrow"/>
        </w:rPr>
        <w:instrText xml:space="preserve"> SEQ Figure \* ARABIC </w:instrText>
      </w:r>
      <w:r w:rsidRPr="00C318A8">
        <w:rPr>
          <w:rFonts w:ascii="Arial Narrow" w:hAnsi="Arial Narrow"/>
        </w:rPr>
        <w:fldChar w:fldCharType="separate"/>
      </w:r>
      <w:r w:rsidR="003A68AA">
        <w:rPr>
          <w:rFonts w:ascii="Arial Narrow" w:hAnsi="Arial Narrow"/>
          <w:noProof/>
        </w:rPr>
        <w:t>8</w:t>
      </w:r>
      <w:r w:rsidRPr="00C318A8">
        <w:rPr>
          <w:rFonts w:ascii="Arial Narrow" w:hAnsi="Arial Narrow"/>
        </w:rPr>
        <w:fldChar w:fldCharType="end"/>
      </w:r>
      <w:bookmarkEnd w:id="56"/>
      <w:r w:rsidRPr="00C318A8">
        <w:rPr>
          <w:rFonts w:ascii="Arial Narrow" w:hAnsi="Arial Narrow"/>
        </w:rPr>
        <w:t>. Annual actual ET for years 2013 - 2025 in mm.</w:t>
      </w:r>
      <w:bookmarkEnd w:id="57"/>
      <w:bookmarkEnd w:id="58"/>
    </w:p>
    <w:p w14:paraId="6EB6810D" w14:textId="77777777" w:rsidR="00E97C5F" w:rsidRPr="009F43CC" w:rsidRDefault="00E97C5F" w:rsidP="00E97C5F">
      <w:pPr>
        <w:pStyle w:val="BodyText"/>
        <w:ind w:firstLine="0"/>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44FB16EB" w14:textId="38671CE2" w:rsidR="0006623F" w:rsidRPr="0006623F" w:rsidRDefault="0006623F" w:rsidP="0006623F">
      <w:pPr>
        <w:pStyle w:val="BodyText"/>
      </w:pPr>
      <w:r w:rsidRPr="0006623F">
        <w:t xml:space="preserve">The stability of ET, combined with </w:t>
      </w:r>
      <w:r w:rsidR="001A1593">
        <w:t>the</w:t>
      </w:r>
      <w:r w:rsidRPr="0006623F">
        <w:t xml:space="preserve"> moderate to high rainfall, results in a generally reliable hydrologic surplus that supports perennial streamflow, groundwater recharge, and surface storage. However, because ET remains relatively steady while precipitation varies substantially, hydrologic conditions on the island remain highly sensitive to rainfall reductions during regional drought events. Water resource planning should therefore continue to account for seasonal changes in atmospheric demand, potential dry</w:t>
      </w:r>
      <w:r w:rsidRPr="0006623F">
        <w:noBreakHyphen/>
        <w:t xml:space="preserve">season precipitation deficits, and the need for storage or turbidity management during intense </w:t>
      </w:r>
      <w:proofErr w:type="gramStart"/>
      <w:r w:rsidRPr="0006623F">
        <w:t>wet</w:t>
      </w:r>
      <w:r w:rsidRPr="0006623F">
        <w:noBreakHyphen/>
      </w:r>
      <w:proofErr w:type="gramEnd"/>
      <w:r w:rsidRPr="0006623F">
        <w:t>season storms.</w:t>
      </w:r>
    </w:p>
    <w:p w14:paraId="104C31D9" w14:textId="77777777" w:rsidR="00E97C5F" w:rsidRDefault="00E97C5F" w:rsidP="00E97C5F">
      <w:pPr>
        <w:pStyle w:val="BodyText"/>
      </w:pPr>
    </w:p>
    <w:p w14:paraId="5620FC3E" w14:textId="77777777" w:rsidR="00E97C5F" w:rsidRDefault="00E97C5F" w:rsidP="00E97C5F">
      <w:pPr>
        <w:pStyle w:val="Head3"/>
      </w:pPr>
      <w:bookmarkStart w:id="59" w:name="_Toc226968114"/>
      <w:bookmarkStart w:id="60" w:name="_Toc227674132"/>
      <w:r>
        <w:lastRenderedPageBreak/>
        <w:t>Water Balance</w:t>
      </w:r>
      <w:bookmarkEnd w:id="59"/>
      <w:bookmarkEnd w:id="60"/>
    </w:p>
    <w:p w14:paraId="3DCA7116" w14:textId="77777777" w:rsidR="00AB789F" w:rsidRPr="00AB789F" w:rsidRDefault="00AB789F" w:rsidP="00AB789F">
      <w:pPr>
        <w:pStyle w:val="BodyText"/>
      </w:pPr>
      <w:r w:rsidRPr="00AB789F">
        <w:t>The water balance, or net water availability, represents the surplus of water remaining after subtracting actual ET from precipitation (P) at monthly and annual scales. The water balance is computed as the difference between P and ETa (P – ETa). Although changes in water storage can be considered negligible at annual time scales, the monthly water balance does not account for short</w:t>
      </w:r>
      <w:r w:rsidRPr="00AB789F">
        <w:noBreakHyphen/>
        <w:t>term storage fluctuations within the hydrologic system and should therefore be interpreted only as a relative indicator of precipitation and ETa.</w:t>
      </w:r>
    </w:p>
    <w:p w14:paraId="1A6135D5" w14:textId="6ECDB801" w:rsidR="00AB789F" w:rsidRPr="00AB789F" w:rsidRDefault="00AB789F" w:rsidP="00AB789F">
      <w:pPr>
        <w:pStyle w:val="BodyText"/>
      </w:pPr>
      <w:r w:rsidRPr="00AB789F">
        <w:t xml:space="preserve">On </w:t>
      </w:r>
      <w:proofErr w:type="spellStart"/>
      <w:r w:rsidR="00831D5E" w:rsidRPr="008F61A2">
        <w:t>Éfaté</w:t>
      </w:r>
      <w:proofErr w:type="spellEnd"/>
      <w:r w:rsidRPr="00AB789F">
        <w:t>, monthly net water availability is positive during most of the year, reflecting the island’s strong wet</w:t>
      </w:r>
      <w:r w:rsidRPr="00AB789F">
        <w:noBreakHyphen/>
        <w:t>season rainfall and comparatively stable evapotranspiration (</w:t>
      </w:r>
      <w:r w:rsidR="00457A30">
        <w:fldChar w:fldCharType="begin"/>
      </w:r>
      <w:r w:rsidR="00457A30">
        <w:instrText xml:space="preserve"> REF _Ref226966881 \h </w:instrText>
      </w:r>
      <w:r w:rsidR="00457A30">
        <w:fldChar w:fldCharType="separate"/>
      </w:r>
      <w:r w:rsidR="00457A30" w:rsidRPr="00121C43">
        <w:rPr>
          <w:rFonts w:ascii="Arial Narrow" w:hAnsi="Arial Narrow"/>
        </w:rPr>
        <w:t xml:space="preserve">Figure </w:t>
      </w:r>
      <w:r w:rsidR="00457A30">
        <w:rPr>
          <w:rFonts w:ascii="Arial Narrow" w:hAnsi="Arial Narrow"/>
          <w:noProof/>
        </w:rPr>
        <w:t>9</w:t>
      </w:r>
      <w:r w:rsidR="00457A30">
        <w:fldChar w:fldCharType="end"/>
      </w:r>
      <w:r w:rsidRPr="00AB789F">
        <w:t>). Large wet</w:t>
      </w:r>
      <w:r w:rsidRPr="00AB789F">
        <w:noBreakHyphen/>
        <w:t xml:space="preserve">season surpluses commonly occur between October and April, when precipitation associated with the SPCZ and tropical disturbances exceeds ET by substantial margins. During particularly wet months, surpluses may exceed </w:t>
      </w:r>
      <w:r w:rsidR="00ED55B2">
        <w:t>500 mm</w:t>
      </w:r>
      <w:r w:rsidRPr="00AB789F">
        <w:t>, supporting high runoff and groundwater recharge. In contrast, negative monthly values occur during the drier months of May through September when reduced rainfall occasionally falls below atmospheric demand, resulting in temporary deficits. These patterns reflect Efate’s distinct seasonal cycle: wet</w:t>
      </w:r>
      <w:r w:rsidRPr="00AB789F">
        <w:noBreakHyphen/>
        <w:t>season months typically produce large positive water</w:t>
      </w:r>
      <w:r w:rsidRPr="00AB789F">
        <w:noBreakHyphen/>
        <w:t>balance values, whereas the dry season often shows reduced surpluses or periodic deficits.</w:t>
      </w:r>
    </w:p>
    <w:p w14:paraId="4C304376" w14:textId="21B9E766" w:rsidR="00E97C5F" w:rsidRDefault="0010124A" w:rsidP="006F3B1F">
      <w:pPr>
        <w:pStyle w:val="BodyText"/>
        <w:ind w:firstLine="0"/>
      </w:pPr>
      <w:r>
        <w:rPr>
          <w:noProof/>
        </w:rPr>
        <w:lastRenderedPageBreak/>
        <w:drawing>
          <wp:inline distT="0" distB="0" distL="0" distR="0" wp14:anchorId="3AC732B1" wp14:editId="0973D20F">
            <wp:extent cx="5943600" cy="3507475"/>
            <wp:effectExtent l="0" t="0" r="0" b="0"/>
            <wp:docPr id="826332451" name="Chart 1">
              <a:extLst xmlns:a="http://schemas.openxmlformats.org/drawingml/2006/main">
                <a:ext uri="{FF2B5EF4-FFF2-40B4-BE49-F238E27FC236}">
                  <a16:creationId xmlns:a16="http://schemas.microsoft.com/office/drawing/2014/main" id="{1450CB64-B7C9-4EA7-A6D9-7041F4C21A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298EA45" w14:textId="07C872F9" w:rsidR="00E97C5F" w:rsidRPr="00121C43" w:rsidRDefault="00E97C5F" w:rsidP="00E97C5F">
      <w:pPr>
        <w:pStyle w:val="Caption"/>
        <w:rPr>
          <w:rFonts w:ascii="Arial Narrow" w:hAnsi="Arial Narrow"/>
        </w:rPr>
      </w:pPr>
      <w:bookmarkStart w:id="61" w:name="_Ref226966881"/>
      <w:bookmarkStart w:id="62" w:name="_Toc226968167"/>
      <w:bookmarkStart w:id="63" w:name="_Toc228285668"/>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3A68AA">
        <w:rPr>
          <w:rFonts w:ascii="Arial Narrow" w:hAnsi="Arial Narrow"/>
          <w:noProof/>
        </w:rPr>
        <w:t>9</w:t>
      </w:r>
      <w:r w:rsidRPr="00121C43">
        <w:rPr>
          <w:rFonts w:ascii="Arial Narrow" w:hAnsi="Arial Narrow"/>
        </w:rPr>
        <w:fldChar w:fldCharType="end"/>
      </w:r>
      <w:bookmarkEnd w:id="61"/>
      <w:r w:rsidRPr="00121C43">
        <w:rPr>
          <w:rFonts w:ascii="Arial Narrow" w:hAnsi="Arial Narrow"/>
        </w:rPr>
        <w:t>. Monthly net water availability for years 2012 - 2025 in mm.</w:t>
      </w:r>
      <w:bookmarkEnd w:id="62"/>
      <w:bookmarkEnd w:id="63"/>
    </w:p>
    <w:p w14:paraId="422A8E35" w14:textId="481DEC77" w:rsidR="005341A5" w:rsidRPr="005341A5" w:rsidRDefault="00E97C5F" w:rsidP="005341A5">
      <w:pPr>
        <w:pStyle w:val="BodyText"/>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759E57E0" w14:textId="1422BAF1" w:rsidR="005341A5" w:rsidRPr="005341A5" w:rsidRDefault="005341A5" w:rsidP="005341A5">
      <w:pPr>
        <w:pStyle w:val="BodyText"/>
      </w:pPr>
      <w:r w:rsidRPr="005341A5">
        <w:t>At the annual scale</w:t>
      </w:r>
      <w:r w:rsidR="001A1593">
        <w:t xml:space="preserve"> the </w:t>
      </w:r>
      <w:r w:rsidRPr="005341A5">
        <w:t>net water availability remains consistently positive, with interannual variability primarily driven by fluctuations in precipitation rather than ET (</w:t>
      </w:r>
      <w:r w:rsidR="00141327">
        <w:fldChar w:fldCharType="begin"/>
      </w:r>
      <w:r w:rsidR="00141327">
        <w:instrText xml:space="preserve"> REF _Ref226966935 \h </w:instrText>
      </w:r>
      <w:r w:rsidR="00141327">
        <w:fldChar w:fldCharType="separate"/>
      </w:r>
      <w:r w:rsidR="00141327" w:rsidRPr="00121C43">
        <w:rPr>
          <w:rFonts w:ascii="Arial Narrow" w:hAnsi="Arial Narrow"/>
        </w:rPr>
        <w:t xml:space="preserve">Figure </w:t>
      </w:r>
      <w:r w:rsidR="00141327">
        <w:rPr>
          <w:rFonts w:ascii="Arial Narrow" w:hAnsi="Arial Narrow"/>
          <w:noProof/>
        </w:rPr>
        <w:t>10</w:t>
      </w:r>
      <w:r w:rsidR="00141327">
        <w:fldChar w:fldCharType="end"/>
      </w:r>
      <w:r w:rsidRPr="005341A5">
        <w:t>). Years with above</w:t>
      </w:r>
      <w:r w:rsidRPr="005341A5">
        <w:noBreakHyphen/>
        <w:t>average wet</w:t>
      </w:r>
      <w:r w:rsidRPr="005341A5">
        <w:noBreakHyphen/>
        <w:t>season rainfall</w:t>
      </w:r>
      <w:r w:rsidR="00DA38AB">
        <w:t xml:space="preserve">, </w:t>
      </w:r>
      <w:r w:rsidRPr="005341A5">
        <w:t>often linked to SPCZ intensification or enhanced convection</w:t>
      </w:r>
      <w:r w:rsidR="00DA38AB">
        <w:t xml:space="preserve">, </w:t>
      </w:r>
      <w:r w:rsidRPr="005341A5">
        <w:t>produce large annual surpluses</w:t>
      </w:r>
      <w:r w:rsidR="00DA38AB">
        <w:t>, such as in 2022 with 2666 mm</w:t>
      </w:r>
      <w:r w:rsidRPr="005341A5">
        <w:t>, while drier years associated with regional drought or El Niño conditions show reduced totals</w:t>
      </w:r>
      <w:r w:rsidR="00DA38AB">
        <w:t xml:space="preserve"> as in the case for 2019 with 221 mm</w:t>
      </w:r>
      <w:r w:rsidRPr="005341A5">
        <w:t>. Across the most recent decade, annual net water availability remains within a moderate but reliable range, indicating that despite year</w:t>
      </w:r>
      <w:r w:rsidRPr="005341A5">
        <w:noBreakHyphen/>
        <w:t>to</w:t>
      </w:r>
      <w:r w:rsidRPr="005341A5">
        <w:noBreakHyphen/>
        <w:t>year variability, the island maintains a consistent hydrologic surplus.</w:t>
      </w:r>
    </w:p>
    <w:p w14:paraId="51C57F56" w14:textId="5D6A9FA0" w:rsidR="00E97C5F" w:rsidRDefault="004D15B2" w:rsidP="004D15B2">
      <w:pPr>
        <w:pStyle w:val="BodyText"/>
        <w:ind w:firstLine="0"/>
      </w:pPr>
      <w:r>
        <w:rPr>
          <w:noProof/>
        </w:rPr>
        <w:lastRenderedPageBreak/>
        <w:drawing>
          <wp:inline distT="0" distB="0" distL="0" distR="0" wp14:anchorId="17376659" wp14:editId="0822465D">
            <wp:extent cx="6216555" cy="3521122"/>
            <wp:effectExtent l="0" t="0" r="0" b="3175"/>
            <wp:docPr id="876569037" name="Chart 1">
              <a:extLst xmlns:a="http://schemas.openxmlformats.org/drawingml/2006/main">
                <a:ext uri="{FF2B5EF4-FFF2-40B4-BE49-F238E27FC236}">
                  <a16:creationId xmlns:a16="http://schemas.microsoft.com/office/drawing/2014/main" id="{9E941996-F2D6-4F5F-A588-BBAAAEB6A0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1290EAC" w14:textId="08B75FBE" w:rsidR="00E97C5F" w:rsidRPr="00121C43" w:rsidRDefault="00E97C5F" w:rsidP="00E97C5F">
      <w:pPr>
        <w:pStyle w:val="Caption"/>
        <w:rPr>
          <w:rFonts w:ascii="Arial Narrow" w:hAnsi="Arial Narrow"/>
        </w:rPr>
      </w:pPr>
      <w:bookmarkStart w:id="64" w:name="_Ref226966935"/>
      <w:bookmarkStart w:id="65" w:name="_Toc226968168"/>
      <w:bookmarkStart w:id="66" w:name="_Toc228285669"/>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3A68AA">
        <w:rPr>
          <w:rFonts w:ascii="Arial Narrow" w:hAnsi="Arial Narrow"/>
          <w:noProof/>
        </w:rPr>
        <w:t>10</w:t>
      </w:r>
      <w:r w:rsidRPr="00121C43">
        <w:rPr>
          <w:rFonts w:ascii="Arial Narrow" w:hAnsi="Arial Narrow"/>
        </w:rPr>
        <w:fldChar w:fldCharType="end"/>
      </w:r>
      <w:bookmarkEnd w:id="64"/>
      <w:r w:rsidRPr="00121C43">
        <w:rPr>
          <w:rFonts w:ascii="Arial Narrow" w:hAnsi="Arial Narrow"/>
        </w:rPr>
        <w:t>. Net water availability per year in mm.</w:t>
      </w:r>
      <w:bookmarkEnd w:id="65"/>
      <w:bookmarkEnd w:id="66"/>
    </w:p>
    <w:p w14:paraId="3724DDAE" w14:textId="2AB91C9B" w:rsidR="00831D5E" w:rsidRPr="00831D5E" w:rsidRDefault="00E97C5F" w:rsidP="00831D5E">
      <w:pPr>
        <w:pStyle w:val="BodyText"/>
        <w:ind w:left="720" w:firstLine="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1C593E85" w14:textId="30AE022E" w:rsidR="00831D5E" w:rsidRPr="00831D5E" w:rsidRDefault="00831D5E" w:rsidP="00831D5E">
      <w:pPr>
        <w:pStyle w:val="BodyText"/>
      </w:pPr>
      <w:r w:rsidRPr="00831D5E">
        <w:t>Overall, the combination of strong wet</w:t>
      </w:r>
      <w:r w:rsidRPr="00831D5E">
        <w:noBreakHyphen/>
        <w:t xml:space="preserve">season surpluses and stable ET supports reliable annual freshwater availability for </w:t>
      </w:r>
      <w:proofErr w:type="spellStart"/>
      <w:r w:rsidR="001A1593" w:rsidRPr="008F61A2">
        <w:t>Éfaté</w:t>
      </w:r>
      <w:proofErr w:type="spellEnd"/>
      <w:r w:rsidRPr="00831D5E">
        <w:t>, contributing to perennial streamflow, groundwater recharge, and surface</w:t>
      </w:r>
      <w:r w:rsidRPr="00831D5E">
        <w:noBreakHyphen/>
        <w:t>water storage. However, the presence of negative monthly values during the dry season highlights the importance of monitoring short</w:t>
      </w:r>
      <w:r w:rsidRPr="00831D5E">
        <w:noBreakHyphen/>
        <w:t>term deficits, ensuring adequate storage capacity, and preparing for turbidity or flood</w:t>
      </w:r>
      <w:r w:rsidRPr="00831D5E">
        <w:noBreakHyphen/>
        <w:t>related impacts during intense wet</w:t>
      </w:r>
      <w:r w:rsidRPr="00831D5E">
        <w:noBreakHyphen/>
        <w:t>season rainfall events.</w:t>
      </w:r>
    </w:p>
    <w:p w14:paraId="4139BC27" w14:textId="77777777" w:rsidR="00454956" w:rsidRDefault="00454956" w:rsidP="00454956">
      <w:pPr>
        <w:pStyle w:val="BodyText"/>
      </w:pPr>
      <w:bookmarkStart w:id="67" w:name="_Toc227674133"/>
    </w:p>
    <w:p w14:paraId="6E96113E" w14:textId="3B4E2DA4" w:rsidR="004B5462" w:rsidRDefault="00077CF2" w:rsidP="00680855">
      <w:pPr>
        <w:pStyle w:val="Head3"/>
      </w:pPr>
      <w:r>
        <w:lastRenderedPageBreak/>
        <w:t>Seis</w:t>
      </w:r>
      <w:r w:rsidR="00C414CB">
        <w:t>micity</w:t>
      </w:r>
      <w:bookmarkEnd w:id="67"/>
    </w:p>
    <w:p w14:paraId="1BAA3A6A" w14:textId="3FBB0978" w:rsidR="009B76E6" w:rsidRPr="009B76E6" w:rsidRDefault="009B76E6" w:rsidP="009B76E6">
      <w:pPr>
        <w:pStyle w:val="BodyText"/>
      </w:pPr>
      <w:r w:rsidRPr="009B76E6">
        <w:t>Efate Island, including Port</w:t>
      </w:r>
      <w:r w:rsidRPr="009B76E6">
        <w:rPr>
          <w:rFonts w:ascii="Arial" w:hAnsi="Arial" w:cs="Arial"/>
        </w:rPr>
        <w:t> </w:t>
      </w:r>
      <w:r w:rsidRPr="009B76E6">
        <w:t>Vila, lies within one of the most seismically active regions globally, driven by the subduction of the Australian Plate beneath the New</w:t>
      </w:r>
      <w:r w:rsidRPr="009B76E6">
        <w:rPr>
          <w:rFonts w:ascii="Arial" w:hAnsi="Arial" w:cs="Arial"/>
        </w:rPr>
        <w:t> </w:t>
      </w:r>
      <w:r w:rsidRPr="009B76E6">
        <w:t>Hebrides microplate at convergence rates of ~90</w:t>
      </w:r>
      <w:r w:rsidRPr="009B76E6">
        <w:rPr>
          <w:rFonts w:cs="Arial Narrow"/>
        </w:rPr>
        <w:t>–</w:t>
      </w:r>
      <w:r w:rsidRPr="009B76E6">
        <w:t>120</w:t>
      </w:r>
      <w:r w:rsidRPr="009B76E6">
        <w:rPr>
          <w:rFonts w:ascii="Arial" w:hAnsi="Arial" w:cs="Arial"/>
        </w:rPr>
        <w:t> </w:t>
      </w:r>
      <w:r w:rsidRPr="009B76E6">
        <w:t>mm/yr (Baillard and others, 2015)</w:t>
      </w:r>
      <w:r w:rsidR="00787EEF">
        <w:t xml:space="preserve">. </w:t>
      </w:r>
      <w:r w:rsidRPr="009B76E6">
        <w:t xml:space="preserve">Seismicity is distributed across a broad depth range—from shallow upper-plate events to deep </w:t>
      </w:r>
      <w:proofErr w:type="spellStart"/>
      <w:r w:rsidRPr="009B76E6">
        <w:t>intraslab</w:t>
      </w:r>
      <w:proofErr w:type="spellEnd"/>
      <w:r w:rsidRPr="009B76E6">
        <w:t xml:space="preserve"> earthquakes reaching 600</w:t>
      </w:r>
      <w:r w:rsidRPr="009B76E6">
        <w:rPr>
          <w:rFonts w:ascii="Arial" w:hAnsi="Arial" w:cs="Arial"/>
        </w:rPr>
        <w:t> </w:t>
      </w:r>
      <w:r w:rsidRPr="009B76E6">
        <w:t>km along a well-defined Wadati</w:t>
      </w:r>
      <w:r w:rsidRPr="009B76E6">
        <w:rPr>
          <w:rFonts w:cs="Arial Narrow"/>
        </w:rPr>
        <w:t>–</w:t>
      </w:r>
      <w:r w:rsidRPr="009B76E6">
        <w:t>Benioff zone</w:t>
      </w:r>
      <w:r w:rsidRPr="009B76E6">
        <w:rPr>
          <w:rFonts w:cs="Arial Narrow"/>
        </w:rPr>
        <w:t>—</w:t>
      </w:r>
      <w:r w:rsidRPr="009B76E6">
        <w:t>reflecting interface and slab-related tectonics typical of this volcanic arc setting (Baillard and others, 2015; Foix and others, 2019)</w:t>
      </w:r>
      <w:r w:rsidR="00787EEF">
        <w:t xml:space="preserve">. </w:t>
      </w:r>
      <w:r w:rsidRPr="009B76E6">
        <w:t>A significant event occurred on December 17, 2024 (UTC), when a magnitude</w:t>
      </w:r>
      <w:r w:rsidRPr="009B76E6">
        <w:rPr>
          <w:rFonts w:ascii="Arial" w:hAnsi="Arial" w:cs="Arial"/>
        </w:rPr>
        <w:t> </w:t>
      </w:r>
      <w:r w:rsidRPr="009B76E6">
        <w:t>7.3 earthquake struck approximately 25</w:t>
      </w:r>
      <w:r w:rsidRPr="009B76E6">
        <w:rPr>
          <w:rFonts w:ascii="Arial" w:hAnsi="Arial" w:cs="Arial"/>
        </w:rPr>
        <w:t> </w:t>
      </w:r>
      <w:r w:rsidRPr="009B76E6">
        <w:t>km offshore west of Port</w:t>
      </w:r>
      <w:r w:rsidRPr="009B76E6">
        <w:rPr>
          <w:rFonts w:ascii="Arial" w:hAnsi="Arial" w:cs="Arial"/>
        </w:rPr>
        <w:t> </w:t>
      </w:r>
      <w:r w:rsidRPr="009B76E6">
        <w:t>Vila at a depth of about 54</w:t>
      </w:r>
      <w:r w:rsidRPr="009B76E6">
        <w:rPr>
          <w:rFonts w:ascii="Arial" w:hAnsi="Arial" w:cs="Arial"/>
        </w:rPr>
        <w:t> </w:t>
      </w:r>
      <w:r w:rsidRPr="009B76E6">
        <w:t>km. Focal mechanism analysis indicates oblique-normal faulting within the subducting slab. The event generated over 300 aftershocks</w:t>
      </w:r>
      <w:r w:rsidR="00787EEF">
        <w:rPr>
          <w:rFonts w:cs="Arial Narrow"/>
        </w:rPr>
        <w:t xml:space="preserve">, </w:t>
      </w:r>
      <w:r w:rsidRPr="009B76E6">
        <w:t>including a magnitude</w:t>
      </w:r>
      <w:r w:rsidRPr="009B76E6">
        <w:rPr>
          <w:rFonts w:ascii="Arial" w:hAnsi="Arial" w:cs="Arial"/>
        </w:rPr>
        <w:t> </w:t>
      </w:r>
      <w:r w:rsidRPr="009B76E6">
        <w:t>6.1 aftershock on December 22</w:t>
      </w:r>
      <w:r w:rsidR="00787EEF">
        <w:rPr>
          <w:rFonts w:cs="Arial Narrow"/>
        </w:rPr>
        <w:t xml:space="preserve">, </w:t>
      </w:r>
      <w:r w:rsidRPr="009B76E6">
        <w:t>produced strong shaking in Port</w:t>
      </w:r>
      <w:r w:rsidRPr="009B76E6">
        <w:rPr>
          <w:rFonts w:ascii="Arial" w:hAnsi="Arial" w:cs="Arial"/>
        </w:rPr>
        <w:t> </w:t>
      </w:r>
      <w:r w:rsidRPr="009B76E6">
        <w:t>Vila (MMI IX), caused structural damage and produced a minor tsunami (~0.25</w:t>
      </w:r>
      <w:r w:rsidRPr="009B76E6">
        <w:rPr>
          <w:rFonts w:ascii="Arial" w:hAnsi="Arial" w:cs="Arial"/>
        </w:rPr>
        <w:t> </w:t>
      </w:r>
      <w:r w:rsidRPr="009B76E6">
        <w:t>m). Geodetic evidence from InSAR highlights co-seismic uplift (up to +0.084</w:t>
      </w:r>
      <w:r w:rsidRPr="009B76E6">
        <w:rPr>
          <w:rFonts w:ascii="Arial" w:hAnsi="Arial" w:cs="Arial"/>
        </w:rPr>
        <w:t> </w:t>
      </w:r>
      <w:r w:rsidRPr="009B76E6">
        <w:t xml:space="preserve">m), subsidence (down to </w:t>
      </w:r>
      <w:r w:rsidRPr="009B76E6">
        <w:rPr>
          <w:rFonts w:cs="Arial Narrow"/>
        </w:rPr>
        <w:t>–</w:t>
      </w:r>
      <w:r w:rsidRPr="009B76E6">
        <w:t>0.067</w:t>
      </w:r>
      <w:r w:rsidRPr="009B76E6">
        <w:rPr>
          <w:rFonts w:ascii="Arial" w:hAnsi="Arial" w:cs="Arial"/>
        </w:rPr>
        <w:t> </w:t>
      </w:r>
      <w:r w:rsidRPr="009B76E6">
        <w:t xml:space="preserve">m), and extensive aftershock-induced surface deformation (Bhatt and </w:t>
      </w:r>
      <w:proofErr w:type="spellStart"/>
      <w:r w:rsidRPr="009B76E6">
        <w:t>Biswakarma</w:t>
      </w:r>
      <w:proofErr w:type="spellEnd"/>
      <w:r w:rsidRPr="009B76E6">
        <w:t>, 2025).</w:t>
      </w:r>
    </w:p>
    <w:p w14:paraId="6C8FB219" w14:textId="0FB64353" w:rsidR="009B76E6" w:rsidRPr="009B76E6" w:rsidRDefault="009B76E6" w:rsidP="009B76E6">
      <w:pPr>
        <w:pStyle w:val="BodyText"/>
      </w:pPr>
      <w:r w:rsidRPr="009B76E6">
        <w:t>Together, these studies characterize Efate’s seismicity as dominated by frequent moderate to large slab-related earthquakes, interspersed with upper-plate events and frequent aftershock sequences. Seismic hazard for Port</w:t>
      </w:r>
      <w:r w:rsidRPr="009B76E6">
        <w:rPr>
          <w:rFonts w:ascii="Arial" w:hAnsi="Arial" w:cs="Arial"/>
        </w:rPr>
        <w:t> </w:t>
      </w:r>
      <w:r w:rsidRPr="009B76E6">
        <w:t>Vila must therefore account for strong ground shaking, potential surface ruptures, landslides, and localized tsunami generation</w:t>
      </w:r>
      <w:r w:rsidRPr="009B76E6">
        <w:rPr>
          <w:rFonts w:cs="Arial Narrow"/>
        </w:rPr>
        <w:t>—</w:t>
      </w:r>
      <w:r w:rsidRPr="009B76E6">
        <w:t>all stemming from subduction-zone dynamics with inferred maximum earthquake magnitudes up to ~Mw</w:t>
      </w:r>
      <w:r w:rsidRPr="009B76E6">
        <w:rPr>
          <w:rFonts w:ascii="Arial" w:hAnsi="Arial" w:cs="Arial"/>
        </w:rPr>
        <w:t> </w:t>
      </w:r>
      <w:r w:rsidRPr="009B76E6">
        <w:t>7.8 (Baillard and others, 2015; Foix and others, 2019</w:t>
      </w:r>
      <w:r w:rsidR="00787EEF">
        <w:t>).</w:t>
      </w:r>
    </w:p>
    <w:p w14:paraId="0BC85FE4" w14:textId="77777777" w:rsidR="00094B0A" w:rsidRDefault="00094B0A" w:rsidP="00094B0A">
      <w:pPr>
        <w:pStyle w:val="BodyText"/>
      </w:pPr>
      <w:bookmarkStart w:id="68" w:name="_Toc227674134"/>
    </w:p>
    <w:p w14:paraId="7589D956" w14:textId="0A5F7998" w:rsidR="00290A48" w:rsidRDefault="00FE050F" w:rsidP="008E50C0">
      <w:pPr>
        <w:pStyle w:val="Head2"/>
      </w:pPr>
      <w:r>
        <w:lastRenderedPageBreak/>
        <w:t xml:space="preserve">Mele, La Colle, Tagabe, and Taeouma </w:t>
      </w:r>
      <w:r w:rsidR="00290A48">
        <w:t>Basins</w:t>
      </w:r>
      <w:bookmarkEnd w:id="68"/>
    </w:p>
    <w:p w14:paraId="4C8486DB" w14:textId="0C5217E6" w:rsidR="009E7D6E" w:rsidRPr="009E7D6E" w:rsidRDefault="009E7D6E" w:rsidP="00252650">
      <w:pPr>
        <w:pStyle w:val="BodyText"/>
      </w:pPr>
      <w:r w:rsidRPr="009E7D6E">
        <w:t xml:space="preserve">The island of </w:t>
      </w:r>
      <w:proofErr w:type="spellStart"/>
      <w:r w:rsidRPr="009E7D6E">
        <w:t>Éfaté</w:t>
      </w:r>
      <w:proofErr w:type="spellEnd"/>
      <w:r w:rsidRPr="009E7D6E">
        <w:t xml:space="preserve"> contains a series of small but hydrologically significant basins that supply much of the freshwater used by communities in and around Port Vila</w:t>
      </w:r>
      <w:r w:rsidR="000C6979">
        <w:t xml:space="preserve"> (</w:t>
      </w:r>
      <w:r w:rsidR="00A649C4">
        <w:fldChar w:fldCharType="begin"/>
      </w:r>
      <w:r w:rsidR="00A649C4">
        <w:instrText xml:space="preserve"> REF _Ref227272896 \h </w:instrText>
      </w:r>
      <w:r w:rsidR="00A649C4">
        <w:fldChar w:fldCharType="separate"/>
      </w:r>
      <w:r w:rsidR="00A649C4" w:rsidRPr="00AF3D22">
        <w:rPr>
          <w:rFonts w:ascii="Arial Narrow" w:hAnsi="Arial Narrow"/>
        </w:rPr>
        <w:t xml:space="preserve">Figure </w:t>
      </w:r>
      <w:r w:rsidR="00A649C4">
        <w:rPr>
          <w:rFonts w:ascii="Arial Narrow" w:hAnsi="Arial Narrow"/>
          <w:noProof/>
        </w:rPr>
        <w:t>2</w:t>
      </w:r>
      <w:r w:rsidR="00A649C4">
        <w:fldChar w:fldCharType="end"/>
      </w:r>
      <w:r w:rsidR="000C6979">
        <w:t>)</w:t>
      </w:r>
      <w:r w:rsidR="00252650">
        <w:t>.</w:t>
      </w:r>
      <w:r w:rsidRPr="009E7D6E">
        <w:t xml:space="preserve"> The Mele, La Colle, </w:t>
      </w:r>
      <w:proofErr w:type="spellStart"/>
      <w:r w:rsidRPr="009E7D6E">
        <w:t>Tagabe</w:t>
      </w:r>
      <w:proofErr w:type="spellEnd"/>
      <w:r w:rsidRPr="009E7D6E">
        <w:t xml:space="preserve">, and </w:t>
      </w:r>
      <w:proofErr w:type="spellStart"/>
      <w:r w:rsidRPr="009E7D6E">
        <w:t>Teouma</w:t>
      </w:r>
      <w:proofErr w:type="spellEnd"/>
      <w:r w:rsidRPr="009E7D6E">
        <w:t xml:space="preserve"> Basins each exhibit distinct geomorphic and hydrogeologic characteristics that reflect the island’s mixed volcanic and uplifted</w:t>
      </w:r>
      <w:r w:rsidRPr="009E7D6E">
        <w:noBreakHyphen/>
        <w:t>limestone geology. Together, these basins function as the primary surface</w:t>
      </w:r>
      <w:r w:rsidRPr="009E7D6E">
        <w:noBreakHyphen/>
        <w:t xml:space="preserve">water and groundwater recharge zones supporting </w:t>
      </w:r>
      <w:proofErr w:type="spellStart"/>
      <w:r w:rsidRPr="009E7D6E">
        <w:t>Éfaté’s</w:t>
      </w:r>
      <w:proofErr w:type="spellEnd"/>
      <w:r w:rsidRPr="009E7D6E">
        <w:t xml:space="preserve"> municipal and village water systems.</w:t>
      </w:r>
    </w:p>
    <w:p w14:paraId="13365BF3" w14:textId="440E75C5" w:rsidR="009E7D6E" w:rsidRPr="009E7D6E" w:rsidRDefault="009E7D6E" w:rsidP="009E7D6E">
      <w:pPr>
        <w:pStyle w:val="BodyText"/>
      </w:pPr>
      <w:r w:rsidRPr="009E7D6E">
        <w:t>The Mele Basin, located west of Port Vila</w:t>
      </w:r>
      <w:r w:rsidR="00775FE0">
        <w:t xml:space="preserve">, </w:t>
      </w:r>
      <w:r w:rsidRPr="009E7D6E">
        <w:t xml:space="preserve">includes a combination of volcanic uplands, deeply weathered </w:t>
      </w:r>
      <w:proofErr w:type="gramStart"/>
      <w:r w:rsidRPr="009E7D6E">
        <w:t>soils</w:t>
      </w:r>
      <w:proofErr w:type="gramEnd"/>
      <w:r w:rsidRPr="009E7D6E">
        <w:t>, and alluvial plains. Numerous springs emerge along the lower basin margins where groundwater stored in fractured volcanic formations discharges into the coastal plain. Because runoff responds rapidly to heavy rainfall, the basin is prone to localized flooding, yet it also serves as an important natural recharge area that sustains springs and shallow aquifers used for domestic supply.</w:t>
      </w:r>
    </w:p>
    <w:p w14:paraId="27722B55" w14:textId="77777777" w:rsidR="009E7D6E" w:rsidRPr="009E7D6E" w:rsidRDefault="009E7D6E" w:rsidP="009E7D6E">
      <w:pPr>
        <w:pStyle w:val="BodyText"/>
      </w:pPr>
      <w:r w:rsidRPr="009E7D6E">
        <w:t xml:space="preserve">Immediately north of Port Vila, the La Colle Basin drains a smaller watershed with similar volcanic terrain but with thinner </w:t>
      </w:r>
      <w:proofErr w:type="gramStart"/>
      <w:r w:rsidRPr="009E7D6E">
        <w:t>soils</w:t>
      </w:r>
      <w:proofErr w:type="gramEnd"/>
      <w:r w:rsidRPr="009E7D6E">
        <w:t xml:space="preserve"> and limited storage capacity. Surface flows occur primarily during the wet season, while groundwater recharge is focused </w:t>
      </w:r>
      <w:proofErr w:type="gramStart"/>
      <w:r w:rsidRPr="009E7D6E">
        <w:t>in</w:t>
      </w:r>
      <w:proofErr w:type="gramEnd"/>
      <w:r w:rsidRPr="009E7D6E">
        <w:t xml:space="preserve"> the upper basin where permeable volcanic rock allows infiltration. Communities within the basin rely heavily on rainwater harvesting and small groundwater sources, making them sensitive to rainfall variability and drought.</w:t>
      </w:r>
    </w:p>
    <w:p w14:paraId="61F51C3E" w14:textId="77777777" w:rsidR="009E7D6E" w:rsidRPr="009E7D6E" w:rsidRDefault="009E7D6E" w:rsidP="009E7D6E">
      <w:pPr>
        <w:pStyle w:val="BodyText"/>
      </w:pPr>
      <w:r w:rsidRPr="009E7D6E">
        <w:t xml:space="preserve">The Tagabe Basin, northeast of the city, contains one of </w:t>
      </w:r>
      <w:proofErr w:type="spellStart"/>
      <w:r w:rsidRPr="009E7D6E">
        <w:t>Éfaté’s</w:t>
      </w:r>
      <w:proofErr w:type="spellEnd"/>
      <w:r w:rsidRPr="009E7D6E">
        <w:t xml:space="preserve"> most critical water</w:t>
      </w:r>
      <w:r w:rsidRPr="009E7D6E">
        <w:noBreakHyphen/>
        <w:t xml:space="preserve">supply zones. The basin hosts a shallow freshwater aquifer within permeable sands, gravels, and fractured volcanic formations. This aquifer supplies a major portion of Port Vila’s </w:t>
      </w:r>
      <w:r w:rsidRPr="009E7D6E">
        <w:lastRenderedPageBreak/>
        <w:t>municipal drinking</w:t>
      </w:r>
      <w:r w:rsidRPr="009E7D6E">
        <w:noBreakHyphen/>
        <w:t xml:space="preserve">water system. Because recharge occurs almost entirely through rainfall infiltration, water levels in the Tagabe Basin respond quickly to seasonal precipitation changes. </w:t>
      </w:r>
      <w:proofErr w:type="gramStart"/>
      <w:r w:rsidRPr="009E7D6E">
        <w:t>Urban development,</w:t>
      </w:r>
      <w:proofErr w:type="gramEnd"/>
      <w:r w:rsidRPr="009E7D6E">
        <w:t xml:space="preserve"> reduced vegetative cover, and the proximity to coastal areas increase risks of contamination, reduced recharge, and saltwater intrusion. Protecting the basin’s recharge area is essential for maintaining long</w:t>
      </w:r>
      <w:r w:rsidRPr="009E7D6E">
        <w:noBreakHyphen/>
        <w:t>term water availability.</w:t>
      </w:r>
    </w:p>
    <w:p w14:paraId="1349517D" w14:textId="77777777" w:rsidR="009E7D6E" w:rsidRPr="009E7D6E" w:rsidRDefault="009E7D6E" w:rsidP="009E7D6E">
      <w:pPr>
        <w:pStyle w:val="BodyText"/>
      </w:pPr>
      <w:r w:rsidRPr="009E7D6E">
        <w:t xml:space="preserve">The </w:t>
      </w:r>
      <w:proofErr w:type="spellStart"/>
      <w:r w:rsidRPr="009E7D6E">
        <w:t>Teouma</w:t>
      </w:r>
      <w:proofErr w:type="spellEnd"/>
      <w:r w:rsidRPr="009E7D6E">
        <w:t xml:space="preserve"> Basin, located to the southeast, is characterized by more extensive agricultural lands and a mixture of volcanic and carbonate formations. Streams in the upper basin flow intermittently, while lower basin areas contain alluvial deposits that support shallow groundwater. Recharge is generally higher here than in more urbanized basins, but groundwater is vulnerable to contamination from land</w:t>
      </w:r>
      <w:r w:rsidRPr="009E7D6E">
        <w:noBreakHyphen/>
        <w:t>use practices. The basin contributes to both local village supply and supplemental sources for the greater Port Vila area during periods of high demand or reduced rainfall.</w:t>
      </w:r>
    </w:p>
    <w:p w14:paraId="7EC7EF83" w14:textId="511A52D3" w:rsidR="009E7D6E" w:rsidRPr="009E7D6E" w:rsidRDefault="009E7D6E" w:rsidP="009E7D6E">
      <w:pPr>
        <w:pStyle w:val="BodyText"/>
      </w:pPr>
      <w:r w:rsidRPr="009E7D6E">
        <w:t xml:space="preserve">Collectively, the Mele, La Colle, </w:t>
      </w:r>
      <w:proofErr w:type="spellStart"/>
      <w:r w:rsidRPr="009E7D6E">
        <w:t>Tagabe</w:t>
      </w:r>
      <w:proofErr w:type="spellEnd"/>
      <w:r w:rsidRPr="009E7D6E">
        <w:t xml:space="preserve">, and </w:t>
      </w:r>
      <w:proofErr w:type="spellStart"/>
      <w:r w:rsidRPr="009E7D6E">
        <w:t>Teouma</w:t>
      </w:r>
      <w:proofErr w:type="spellEnd"/>
      <w:r w:rsidRPr="009E7D6E">
        <w:t xml:space="preserve"> Basins illustrate </w:t>
      </w:r>
      <w:proofErr w:type="spellStart"/>
      <w:r w:rsidRPr="009E7D6E">
        <w:t>Éfaté’s</w:t>
      </w:r>
      <w:proofErr w:type="spellEnd"/>
      <w:r w:rsidRPr="009E7D6E">
        <w:t xml:space="preserve"> dependence on small watershed systems and shallow groundwater resources. Their limited natural storage, steep runoff gradients, and sensitivity to climatic conditions make them highly responsive to precipitation variability, drought, and extreme events. The remotely sensed precipitation, evapotranspiration, and drought</w:t>
      </w:r>
      <w:r w:rsidRPr="009E7D6E">
        <w:noBreakHyphen/>
        <w:t>monitoring datasets presented in this volume provide essential information for assessing recharge patterns, identifying periods of hydrologic stress, and supporting protection and management of these critical basins.</w:t>
      </w:r>
      <w:r w:rsidR="00903CD7">
        <w:t xml:space="preserve"> To highlight the results, only the </w:t>
      </w:r>
      <w:r w:rsidR="00DD5E03">
        <w:t xml:space="preserve">values for the </w:t>
      </w:r>
      <w:proofErr w:type="spellStart"/>
      <w:r w:rsidR="00DD5E03">
        <w:t>Teouma</w:t>
      </w:r>
      <w:proofErr w:type="spellEnd"/>
      <w:r w:rsidR="00DD5E03">
        <w:t xml:space="preserve"> Basin</w:t>
      </w:r>
      <w:r w:rsidR="00062819">
        <w:t xml:space="preserve"> are presented</w:t>
      </w:r>
      <w:r w:rsidR="000863DC">
        <w:t xml:space="preserve"> in the following sections</w:t>
      </w:r>
      <w:r w:rsidR="00DE7BE9">
        <w:t xml:space="preserve"> due to the </w:t>
      </w:r>
      <w:r w:rsidR="00DB4890">
        <w:t>spatial resolution of the underlying datasets</w:t>
      </w:r>
      <w:r w:rsidR="000863DC">
        <w:t>.</w:t>
      </w:r>
    </w:p>
    <w:p w14:paraId="3D8D0511" w14:textId="77777777" w:rsidR="00A031A3" w:rsidRDefault="00A031A3" w:rsidP="00A031A3">
      <w:pPr>
        <w:pStyle w:val="Head3"/>
      </w:pPr>
      <w:bookmarkStart w:id="69" w:name="_Toc227674135"/>
      <w:r w:rsidRPr="003B1806">
        <w:lastRenderedPageBreak/>
        <w:t>Precipitation</w:t>
      </w:r>
      <w:bookmarkEnd w:id="69"/>
    </w:p>
    <w:p w14:paraId="66082CD3" w14:textId="0F80C198" w:rsidR="00A031A3" w:rsidRPr="00280632" w:rsidRDefault="00A031A3" w:rsidP="00A031A3">
      <w:pPr>
        <w:pStyle w:val="BodyText"/>
      </w:pPr>
      <w:r w:rsidRPr="00766F3C">
        <w:t xml:space="preserve">Precipitation is the primary source of freshwater across Pacific </w:t>
      </w:r>
      <w:r w:rsidR="00A61A47">
        <w:t>I</w:t>
      </w:r>
      <w:r w:rsidRPr="00766F3C">
        <w:t>sland environments,</w:t>
      </w:r>
      <w:r>
        <w:t xml:space="preserve"> b</w:t>
      </w:r>
      <w:r w:rsidRPr="00280632">
        <w:t>ecause islands lack the buffering capacity of large watersheds or reservoirs</w:t>
      </w:r>
      <w:r>
        <w:t xml:space="preserve"> (Tribble, 2008). Therefore,</w:t>
      </w:r>
      <w:r w:rsidRPr="00280632">
        <w:t xml:space="preserve"> understanding spatial and temporal rainfall variability is essential for evaluating water availability, assessing drought risk, and guiding sustainable management of hydrologic resources. Satellite</w:t>
      </w:r>
      <w:r w:rsidRPr="00280632">
        <w:noBreakHyphen/>
        <w:t>derived precipitation datasets provide a consistent means of monitoring these patterns across remote and data</w:t>
      </w:r>
      <w:r w:rsidRPr="00280632">
        <w:noBreakHyphen/>
        <w:t>sparse island settings.</w:t>
      </w:r>
    </w:p>
    <w:p w14:paraId="67818081" w14:textId="12EC45C9" w:rsidR="00C7028E" w:rsidRPr="00C7028E" w:rsidRDefault="00C7028E" w:rsidP="00C7028E">
      <w:pPr>
        <w:pStyle w:val="BodyText"/>
      </w:pPr>
      <w:r w:rsidRPr="00C7028E">
        <w:t xml:space="preserve">Precipitation patterns for the </w:t>
      </w:r>
      <w:proofErr w:type="spellStart"/>
      <w:r w:rsidRPr="00C7028E">
        <w:t>Teouma</w:t>
      </w:r>
      <w:proofErr w:type="spellEnd"/>
      <w:r w:rsidRPr="00C7028E">
        <w:t xml:space="preserve"> Basin </w:t>
      </w:r>
      <w:r w:rsidR="004158F3" w:rsidRPr="009E7D6E">
        <w:t xml:space="preserve">of </w:t>
      </w:r>
      <w:proofErr w:type="spellStart"/>
      <w:r w:rsidR="004158F3" w:rsidRPr="009E7D6E">
        <w:t>Éfaté</w:t>
      </w:r>
      <w:proofErr w:type="spellEnd"/>
      <w:r w:rsidRPr="00C7028E">
        <w:t xml:space="preserve"> Island were derived using the Integrated Multi</w:t>
      </w:r>
      <w:r w:rsidRPr="00C7028E">
        <w:noBreakHyphen/>
      </w:r>
      <w:proofErr w:type="spellStart"/>
      <w:r w:rsidRPr="00C7028E">
        <w:t>satellitE</w:t>
      </w:r>
      <w:proofErr w:type="spellEnd"/>
      <w:r w:rsidRPr="00C7028E">
        <w:t xml:space="preserve"> Retrievals for GPM (IMERG) precipitation dataset (Huffman and others, 2019). After data were acquired, a basin</w:t>
      </w:r>
      <w:r w:rsidRPr="00C7028E">
        <w:noBreakHyphen/>
        <w:t>average daily precipitation time series was generated for the period 1 January 1998 through 31 September 2025 and is available through the USGS data release (USGS data</w:t>
      </w:r>
      <w:r w:rsidRPr="00C7028E">
        <w:noBreakHyphen/>
        <w:t>release citation here).</w:t>
      </w:r>
    </w:p>
    <w:p w14:paraId="6E2BB512" w14:textId="51A36FF0" w:rsidR="00C7028E" w:rsidRPr="00C7028E" w:rsidRDefault="00D725EE" w:rsidP="00C7028E">
      <w:pPr>
        <w:pStyle w:val="BodyText"/>
      </w:pPr>
      <w:proofErr w:type="spellStart"/>
      <w:r w:rsidRPr="009E7D6E">
        <w:t>Éfaté</w:t>
      </w:r>
      <w:proofErr w:type="spellEnd"/>
      <w:r w:rsidR="00C7028E" w:rsidRPr="00C7028E">
        <w:t xml:space="preserve"> has a humid tropical maritime climate strongly influenced by seasonal shifts in the SPCZ, tropical disturbances, and localized orographic effects associated with the island’s interior ridges. Rainfall occurs year</w:t>
      </w:r>
      <w:r w:rsidR="00C7028E" w:rsidRPr="00C7028E">
        <w:noBreakHyphen/>
        <w:t xml:space="preserve">round, but with a pronounced wet season from approximately October through April. For the </w:t>
      </w:r>
      <w:proofErr w:type="spellStart"/>
      <w:r w:rsidR="00C7028E" w:rsidRPr="00C7028E">
        <w:t>Teouma</w:t>
      </w:r>
      <w:proofErr w:type="spellEnd"/>
      <w:r w:rsidR="00C7028E" w:rsidRPr="00C7028E">
        <w:t xml:space="preserve"> Basin, the </w:t>
      </w:r>
      <w:r w:rsidR="009939B6">
        <w:t>mean</w:t>
      </w:r>
      <w:r w:rsidR="00C7028E" w:rsidRPr="00C7028E">
        <w:t xml:space="preserve"> annual precipitation is 2,023 mm, with </w:t>
      </w:r>
      <w:proofErr w:type="gramStart"/>
      <w:r w:rsidR="00C7028E" w:rsidRPr="00C7028E">
        <w:t>an</w:t>
      </w:r>
      <w:proofErr w:type="gramEnd"/>
      <w:r w:rsidR="00C7028E" w:rsidRPr="00C7028E">
        <w:t xml:space="preserve"> </w:t>
      </w:r>
      <w:r w:rsidR="009939B6">
        <w:t xml:space="preserve">mean </w:t>
      </w:r>
      <w:r w:rsidR="00C7028E" w:rsidRPr="00C7028E">
        <w:t>monthly total of 169 mm (</w:t>
      </w:r>
      <w:r w:rsidR="00C63E16">
        <w:fldChar w:fldCharType="begin"/>
      </w:r>
      <w:r w:rsidR="00C63E16">
        <w:instrText xml:space="preserve"> REF _Ref227309950 \h </w:instrText>
      </w:r>
      <w:r w:rsidR="00C63E16">
        <w:fldChar w:fldCharType="separate"/>
      </w:r>
      <w:r w:rsidR="00C63E16" w:rsidRPr="007F3A8B">
        <w:rPr>
          <w:rFonts w:ascii="Arial Narrow" w:hAnsi="Arial Narrow"/>
        </w:rPr>
        <w:t xml:space="preserve">Table </w:t>
      </w:r>
      <w:r w:rsidR="00C63E16" w:rsidRPr="007F3A8B">
        <w:rPr>
          <w:rFonts w:ascii="Arial Narrow" w:hAnsi="Arial Narrow"/>
          <w:noProof/>
        </w:rPr>
        <w:t>2</w:t>
      </w:r>
      <w:r w:rsidR="00C63E16">
        <w:fldChar w:fldCharType="end"/>
      </w:r>
      <w:r w:rsidR="00C7028E" w:rsidRPr="00C7028E">
        <w:t xml:space="preserve">). The minimum monthly precipitation </w:t>
      </w:r>
      <w:r w:rsidR="009939B6">
        <w:t>mean</w:t>
      </w:r>
      <w:r w:rsidR="00C7028E" w:rsidRPr="00C7028E">
        <w:t xml:space="preserve">s about 62 mm, indicating that even during the driest months the basin continues to receive measurable rainfall, whereas the maximum monthly </w:t>
      </w:r>
      <w:r w:rsidR="009939B6">
        <w:t>mean</w:t>
      </w:r>
      <w:r w:rsidR="00C7028E" w:rsidRPr="00C7028E">
        <w:t xml:space="preserve"> reaches approximately 292 mm.</w:t>
      </w:r>
    </w:p>
    <w:p w14:paraId="7C51EE2D" w14:textId="77777777" w:rsidR="00C7028E" w:rsidRDefault="00C7028E" w:rsidP="007F3A8B">
      <w:pPr>
        <w:pStyle w:val="Caption"/>
        <w:rPr>
          <w:rFonts w:ascii="Arial Narrow" w:hAnsi="Arial Narrow"/>
        </w:rPr>
      </w:pPr>
    </w:p>
    <w:p w14:paraId="704890A7" w14:textId="77777777" w:rsidR="00101EAF" w:rsidRDefault="00101EAF" w:rsidP="00101EAF"/>
    <w:p w14:paraId="4796017C" w14:textId="77777777" w:rsidR="00101EAF" w:rsidRPr="00101EAF" w:rsidRDefault="00101EAF" w:rsidP="00101EAF"/>
    <w:p w14:paraId="0712D31B" w14:textId="2F8CECC6" w:rsidR="00A031A3" w:rsidRPr="007F3A8B" w:rsidRDefault="007F3A8B" w:rsidP="007F3A8B">
      <w:pPr>
        <w:pStyle w:val="Caption"/>
        <w:rPr>
          <w:rFonts w:ascii="Arial Narrow" w:hAnsi="Arial Narrow"/>
        </w:rPr>
      </w:pPr>
      <w:bookmarkStart w:id="70" w:name="_Ref227309950"/>
      <w:bookmarkStart w:id="71" w:name="_Toc228285678"/>
      <w:r w:rsidRPr="007F3A8B">
        <w:rPr>
          <w:rFonts w:ascii="Arial Narrow" w:hAnsi="Arial Narrow"/>
        </w:rPr>
        <w:lastRenderedPageBreak/>
        <w:t xml:space="preserve">Table </w:t>
      </w:r>
      <w:r w:rsidRPr="007F3A8B">
        <w:rPr>
          <w:rFonts w:ascii="Arial Narrow" w:hAnsi="Arial Narrow"/>
        </w:rPr>
        <w:fldChar w:fldCharType="begin"/>
      </w:r>
      <w:r w:rsidRPr="007F3A8B">
        <w:rPr>
          <w:rFonts w:ascii="Arial Narrow" w:hAnsi="Arial Narrow"/>
        </w:rPr>
        <w:instrText xml:space="preserve"> SEQ Table \* ARABIC </w:instrText>
      </w:r>
      <w:r w:rsidRPr="007F3A8B">
        <w:rPr>
          <w:rFonts w:ascii="Arial Narrow" w:hAnsi="Arial Narrow"/>
        </w:rPr>
        <w:fldChar w:fldCharType="separate"/>
      </w:r>
      <w:r w:rsidRPr="007F3A8B">
        <w:rPr>
          <w:rFonts w:ascii="Arial Narrow" w:hAnsi="Arial Narrow"/>
          <w:noProof/>
        </w:rPr>
        <w:t>2</w:t>
      </w:r>
      <w:r w:rsidRPr="007F3A8B">
        <w:rPr>
          <w:rFonts w:ascii="Arial Narrow" w:hAnsi="Arial Narrow"/>
        </w:rPr>
        <w:fldChar w:fldCharType="end"/>
      </w:r>
      <w:bookmarkEnd w:id="70"/>
      <w:r w:rsidRPr="007F3A8B">
        <w:rPr>
          <w:rFonts w:ascii="Arial Narrow" w:hAnsi="Arial Narrow"/>
        </w:rPr>
        <w:t xml:space="preserve">. </w:t>
      </w:r>
      <w:r w:rsidR="003E2D89">
        <w:rPr>
          <w:rFonts w:ascii="Arial Narrow" w:hAnsi="Arial Narrow"/>
        </w:rPr>
        <w:t>Mean</w:t>
      </w:r>
      <w:r w:rsidRPr="007F3A8B">
        <w:rPr>
          <w:rFonts w:ascii="Arial Narrow" w:hAnsi="Arial Narrow"/>
        </w:rPr>
        <w:t xml:space="preserve"> IMERG Precipitation Statistics (1998–2024)</w:t>
      </w:r>
      <w:r w:rsidR="00C81297">
        <w:rPr>
          <w:rFonts w:ascii="Arial Narrow" w:hAnsi="Arial Narrow"/>
        </w:rPr>
        <w:t xml:space="preserve"> </w:t>
      </w:r>
      <w:proofErr w:type="spellStart"/>
      <w:r w:rsidR="00C81297">
        <w:rPr>
          <w:rFonts w:ascii="Arial Narrow" w:hAnsi="Arial Narrow"/>
        </w:rPr>
        <w:t>T</w:t>
      </w:r>
      <w:r w:rsidR="008B07C2">
        <w:rPr>
          <w:rFonts w:ascii="Arial Narrow" w:hAnsi="Arial Narrow"/>
        </w:rPr>
        <w:t>eouma</w:t>
      </w:r>
      <w:proofErr w:type="spellEnd"/>
      <w:r w:rsidR="00C81297">
        <w:rPr>
          <w:rFonts w:ascii="Arial Narrow" w:hAnsi="Arial Narrow"/>
        </w:rPr>
        <w:t xml:space="preserve"> Basin</w:t>
      </w:r>
      <w:bookmarkEnd w:id="71"/>
    </w:p>
    <w:tbl>
      <w:tblPr>
        <w:tblStyle w:val="TableGrid"/>
        <w:tblW w:w="0" w:type="auto"/>
        <w:tblLook w:val="04A0" w:firstRow="1" w:lastRow="0" w:firstColumn="1" w:lastColumn="0" w:noHBand="0" w:noVBand="1"/>
      </w:tblPr>
      <w:tblGrid>
        <w:gridCol w:w="3955"/>
        <w:gridCol w:w="3595"/>
      </w:tblGrid>
      <w:tr w:rsidR="00A031A3" w:rsidRPr="00937742" w14:paraId="316192C8" w14:textId="77777777" w:rsidTr="006A178A">
        <w:tc>
          <w:tcPr>
            <w:tcW w:w="3955" w:type="dxa"/>
          </w:tcPr>
          <w:p w14:paraId="78396AC7" w14:textId="77777777" w:rsidR="00A031A3" w:rsidRPr="0070522D" w:rsidRDefault="00A031A3" w:rsidP="006A178A">
            <w:pPr>
              <w:pStyle w:val="BodyText"/>
              <w:ind w:firstLine="0"/>
              <w:rPr>
                <w:rFonts w:ascii="Arial Narrow" w:hAnsi="Arial Narrow"/>
                <w:b/>
                <w:bCs/>
              </w:rPr>
            </w:pPr>
            <w:r w:rsidRPr="0070522D">
              <w:rPr>
                <w:rFonts w:ascii="Arial Narrow" w:hAnsi="Arial Narrow"/>
                <w:b/>
                <w:bCs/>
              </w:rPr>
              <w:t>Statistic</w:t>
            </w:r>
          </w:p>
        </w:tc>
        <w:tc>
          <w:tcPr>
            <w:tcW w:w="3595" w:type="dxa"/>
          </w:tcPr>
          <w:p w14:paraId="4DC2486E" w14:textId="77777777" w:rsidR="00A031A3" w:rsidRPr="0070522D" w:rsidRDefault="00A031A3" w:rsidP="006A178A">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Pr>
                <w:rFonts w:ascii="Arial Narrow" w:hAnsi="Arial Narrow"/>
                <w:b/>
                <w:bCs/>
              </w:rPr>
              <w:t xml:space="preserve"> (mm)</w:t>
            </w:r>
          </w:p>
        </w:tc>
      </w:tr>
      <w:tr w:rsidR="00A61A47" w:rsidRPr="00937742" w14:paraId="5ECB9161" w14:textId="77777777" w:rsidTr="006A178A">
        <w:tc>
          <w:tcPr>
            <w:tcW w:w="3955" w:type="dxa"/>
          </w:tcPr>
          <w:p w14:paraId="0748CEF0" w14:textId="73A972F0" w:rsidR="00A61A47" w:rsidRPr="0070522D" w:rsidRDefault="00A61A47" w:rsidP="00A61A47">
            <w:pPr>
              <w:pStyle w:val="BodyText"/>
              <w:ind w:firstLine="0"/>
              <w:rPr>
                <w:rFonts w:ascii="Arial Narrow" w:hAnsi="Arial Narrow"/>
              </w:rPr>
            </w:pPr>
            <w:r>
              <w:rPr>
                <w:rFonts w:ascii="Arial Narrow" w:hAnsi="Arial Narrow"/>
              </w:rPr>
              <w:t>Mean</w:t>
            </w:r>
            <w:r w:rsidRPr="00937742">
              <w:rPr>
                <w:rFonts w:ascii="Arial Narrow" w:hAnsi="Arial Narrow"/>
              </w:rPr>
              <w:t xml:space="preserve"> annual total</w:t>
            </w:r>
          </w:p>
        </w:tc>
        <w:tc>
          <w:tcPr>
            <w:tcW w:w="3595" w:type="dxa"/>
          </w:tcPr>
          <w:p w14:paraId="0F377D38" w14:textId="3BC0B65D" w:rsidR="00A61A47" w:rsidRPr="0070522D" w:rsidRDefault="00A61A47" w:rsidP="00A61A47">
            <w:pPr>
              <w:pStyle w:val="BodyText"/>
              <w:ind w:firstLine="0"/>
              <w:rPr>
                <w:rFonts w:ascii="Arial Narrow" w:hAnsi="Arial Narrow"/>
              </w:rPr>
            </w:pPr>
            <w:r>
              <w:rPr>
                <w:rFonts w:ascii="Arial Narrow" w:hAnsi="Arial Narrow"/>
              </w:rPr>
              <w:t>2023</w:t>
            </w:r>
          </w:p>
        </w:tc>
      </w:tr>
      <w:tr w:rsidR="00A61A47" w:rsidRPr="00937742" w14:paraId="0AC20C84" w14:textId="77777777" w:rsidTr="006A178A">
        <w:tc>
          <w:tcPr>
            <w:tcW w:w="3955" w:type="dxa"/>
          </w:tcPr>
          <w:p w14:paraId="42950D61" w14:textId="3737317D" w:rsidR="00A61A47" w:rsidRPr="0070522D" w:rsidRDefault="00A61A47" w:rsidP="00A61A47">
            <w:pPr>
              <w:pStyle w:val="BodyText"/>
              <w:ind w:firstLine="0"/>
              <w:rPr>
                <w:rFonts w:ascii="Arial Narrow" w:hAnsi="Arial Narrow"/>
              </w:rPr>
            </w:pPr>
            <w:r>
              <w:rPr>
                <w:rFonts w:ascii="Arial Narrow" w:hAnsi="Arial Narrow"/>
              </w:rPr>
              <w:t>Mean</w:t>
            </w:r>
            <w:r w:rsidRPr="00937742">
              <w:rPr>
                <w:rFonts w:ascii="Arial Narrow" w:hAnsi="Arial Narrow"/>
              </w:rPr>
              <w:t xml:space="preserve"> monthly</w:t>
            </w:r>
          </w:p>
        </w:tc>
        <w:tc>
          <w:tcPr>
            <w:tcW w:w="3595" w:type="dxa"/>
          </w:tcPr>
          <w:p w14:paraId="6B2F2597" w14:textId="4C11BCA1" w:rsidR="00A61A47" w:rsidRPr="0070522D" w:rsidRDefault="00A61A47" w:rsidP="00A61A47">
            <w:pPr>
              <w:pStyle w:val="BodyText"/>
              <w:ind w:firstLine="0"/>
              <w:rPr>
                <w:rFonts w:ascii="Arial Narrow" w:hAnsi="Arial Narrow"/>
              </w:rPr>
            </w:pPr>
            <w:r>
              <w:rPr>
                <w:rFonts w:ascii="Arial Narrow" w:hAnsi="Arial Narrow"/>
              </w:rPr>
              <w:t>169</w:t>
            </w:r>
          </w:p>
        </w:tc>
      </w:tr>
      <w:tr w:rsidR="00A61A47" w:rsidRPr="00937742" w14:paraId="3AA788C8" w14:textId="77777777" w:rsidTr="006A178A">
        <w:tc>
          <w:tcPr>
            <w:tcW w:w="3955" w:type="dxa"/>
          </w:tcPr>
          <w:p w14:paraId="5166E4C4" w14:textId="4BF9BC66" w:rsidR="00A61A47" w:rsidRPr="0070522D" w:rsidRDefault="00A61A47" w:rsidP="00A61A47">
            <w:pPr>
              <w:pStyle w:val="BodyText"/>
              <w:ind w:firstLine="0"/>
              <w:rPr>
                <w:rFonts w:ascii="Arial Narrow" w:hAnsi="Arial Narrow"/>
              </w:rPr>
            </w:pPr>
            <w:r>
              <w:rPr>
                <w:rFonts w:ascii="Arial Narrow" w:hAnsi="Arial Narrow"/>
              </w:rPr>
              <w:t>Mean</w:t>
            </w:r>
            <w:r w:rsidRPr="00937742">
              <w:rPr>
                <w:rFonts w:ascii="Arial Narrow" w:hAnsi="Arial Narrow"/>
              </w:rPr>
              <w:t xml:space="preserve"> min</w:t>
            </w:r>
            <w:r w:rsidRPr="0070522D">
              <w:rPr>
                <w:rFonts w:ascii="Arial Narrow" w:hAnsi="Arial Narrow"/>
              </w:rPr>
              <w:t>imum</w:t>
            </w:r>
            <w:r w:rsidRPr="00937742">
              <w:rPr>
                <w:rFonts w:ascii="Arial Narrow" w:hAnsi="Arial Narrow"/>
              </w:rPr>
              <w:t xml:space="preserve"> monthly</w:t>
            </w:r>
          </w:p>
        </w:tc>
        <w:tc>
          <w:tcPr>
            <w:tcW w:w="3595" w:type="dxa"/>
          </w:tcPr>
          <w:p w14:paraId="7363119C" w14:textId="72EE933D" w:rsidR="00A61A47" w:rsidRPr="0070522D" w:rsidRDefault="00A61A47" w:rsidP="00A61A47">
            <w:pPr>
              <w:pStyle w:val="BodyText"/>
              <w:ind w:firstLine="0"/>
              <w:rPr>
                <w:rFonts w:ascii="Arial Narrow" w:hAnsi="Arial Narrow"/>
              </w:rPr>
            </w:pPr>
            <w:r>
              <w:rPr>
                <w:rFonts w:ascii="Arial Narrow" w:hAnsi="Arial Narrow"/>
              </w:rPr>
              <w:t>62</w:t>
            </w:r>
          </w:p>
        </w:tc>
      </w:tr>
      <w:tr w:rsidR="00A61A47" w:rsidRPr="00937742" w14:paraId="5FEB1D13" w14:textId="77777777" w:rsidTr="006A178A">
        <w:tc>
          <w:tcPr>
            <w:tcW w:w="3955" w:type="dxa"/>
          </w:tcPr>
          <w:p w14:paraId="483724EA" w14:textId="6D316EE7" w:rsidR="00A61A47" w:rsidRPr="0070522D" w:rsidRDefault="00A61A47" w:rsidP="00A61A47">
            <w:pPr>
              <w:pStyle w:val="BodyText"/>
              <w:ind w:firstLine="0"/>
              <w:rPr>
                <w:rFonts w:ascii="Arial Narrow" w:hAnsi="Arial Narrow"/>
              </w:rPr>
            </w:pPr>
            <w:r>
              <w:rPr>
                <w:rFonts w:ascii="Arial Narrow" w:hAnsi="Arial Narrow"/>
              </w:rPr>
              <w:t>Mean</w:t>
            </w:r>
            <w:r w:rsidRPr="00937742">
              <w:rPr>
                <w:rFonts w:ascii="Arial Narrow" w:hAnsi="Arial Narrow"/>
              </w:rPr>
              <w:t xml:space="preserve"> max</w:t>
            </w:r>
            <w:r w:rsidRPr="0070522D">
              <w:rPr>
                <w:rFonts w:ascii="Arial Narrow" w:hAnsi="Arial Narrow"/>
              </w:rPr>
              <w:t>imum</w:t>
            </w:r>
            <w:r w:rsidRPr="00937742">
              <w:rPr>
                <w:rFonts w:ascii="Arial Narrow" w:hAnsi="Arial Narrow"/>
              </w:rPr>
              <w:t xml:space="preserve"> monthly</w:t>
            </w:r>
          </w:p>
        </w:tc>
        <w:tc>
          <w:tcPr>
            <w:tcW w:w="3595" w:type="dxa"/>
          </w:tcPr>
          <w:p w14:paraId="0690110F" w14:textId="67EC8EB5" w:rsidR="00A61A47" w:rsidRPr="0070522D" w:rsidRDefault="00A61A47" w:rsidP="00A61A47">
            <w:pPr>
              <w:pStyle w:val="BodyText"/>
              <w:ind w:firstLine="0"/>
              <w:rPr>
                <w:rFonts w:ascii="Arial Narrow" w:hAnsi="Arial Narrow"/>
              </w:rPr>
            </w:pPr>
            <w:r>
              <w:rPr>
                <w:rFonts w:ascii="Arial Narrow" w:hAnsi="Arial Narrow"/>
              </w:rPr>
              <w:t>292</w:t>
            </w:r>
          </w:p>
        </w:tc>
      </w:tr>
    </w:tbl>
    <w:p w14:paraId="59C75DAF" w14:textId="77777777" w:rsidR="00A031A3" w:rsidRDefault="00A031A3" w:rsidP="00A031A3">
      <w:pPr>
        <w:pStyle w:val="BodyText"/>
        <w:ind w:firstLine="0"/>
      </w:pPr>
    </w:p>
    <w:p w14:paraId="4B1CDE88" w14:textId="05F5173B" w:rsidR="00A23F68" w:rsidRPr="00A23F68" w:rsidRDefault="00A23F68" w:rsidP="00A23F68">
      <w:pPr>
        <w:pStyle w:val="BodyText"/>
      </w:pPr>
      <w:r w:rsidRPr="00A23F68">
        <w:t xml:space="preserve">The </w:t>
      </w:r>
      <w:proofErr w:type="spellStart"/>
      <w:r w:rsidRPr="00A23F68">
        <w:t>Teouma</w:t>
      </w:r>
      <w:proofErr w:type="spellEnd"/>
      <w:r w:rsidRPr="00A23F68">
        <w:t xml:space="preserve"> Basin receives moderate to high precipitation throughout the year, with monthly totals commonly ranging from approximately </w:t>
      </w:r>
      <w:r w:rsidR="00B20FEB">
        <w:t>3</w:t>
      </w:r>
      <w:r w:rsidRPr="00A23F68">
        <w:t>0 to more than 300 mm, consistent with the basin’s humid tropical climate. Although rainfall is perennial, a distinct seasonal pattern is present, with enhanced precipitation during the wet season (</w:t>
      </w:r>
      <w:r w:rsidR="0037540A">
        <w:fldChar w:fldCharType="begin"/>
      </w:r>
      <w:r w:rsidR="0037540A">
        <w:instrText xml:space="preserve"> REF _Ref227310068 \h </w:instrText>
      </w:r>
      <w:r w:rsidR="0037540A">
        <w:fldChar w:fldCharType="separate"/>
      </w:r>
      <w:r w:rsidR="0037540A" w:rsidRPr="006B552D">
        <w:rPr>
          <w:rFonts w:ascii="Arial Narrow" w:hAnsi="Arial Narrow"/>
        </w:rPr>
        <w:t xml:space="preserve">Figure </w:t>
      </w:r>
      <w:r w:rsidR="0037540A">
        <w:rPr>
          <w:rFonts w:ascii="Arial Narrow" w:hAnsi="Arial Narrow"/>
          <w:noProof/>
        </w:rPr>
        <w:t>11</w:t>
      </w:r>
      <w:r w:rsidR="0037540A">
        <w:fldChar w:fldCharType="end"/>
      </w:r>
      <w:r w:rsidRPr="00A23F68">
        <w:t>). Several months exceed 300 mm, such as March 2024 (</w:t>
      </w:r>
      <w:r w:rsidR="00A966F0">
        <w:t>800</w:t>
      </w:r>
      <w:r w:rsidRPr="00A23F68">
        <w:t xml:space="preserve"> mm), and March 202</w:t>
      </w:r>
      <w:r w:rsidR="00A966F0">
        <w:t>3</w:t>
      </w:r>
      <w:r w:rsidRPr="00A23F68">
        <w:t xml:space="preserve"> </w:t>
      </w:r>
      <w:r w:rsidR="00A966F0">
        <w:t xml:space="preserve">(593 </w:t>
      </w:r>
      <w:r w:rsidRPr="00A23F68">
        <w:t>mm), demonstrating the potential for intense, short</w:t>
      </w:r>
      <w:r w:rsidRPr="00A23F68">
        <w:noBreakHyphen/>
        <w:t>duration wet periods driven by SPCZ activity, tropical lows, or cyclone</w:t>
      </w:r>
      <w:r w:rsidRPr="00A23F68">
        <w:noBreakHyphen/>
        <w:t xml:space="preserve">related systems. Drier months also occur regularly, with some years exhibiting brief but pronounced dry spells; for example, August </w:t>
      </w:r>
      <w:r w:rsidR="008F1F5F">
        <w:t>1998</w:t>
      </w:r>
      <w:r w:rsidRPr="00A23F68">
        <w:t xml:space="preserve"> recorded only about </w:t>
      </w:r>
      <w:r w:rsidR="004E0F74">
        <w:t>2</w:t>
      </w:r>
      <w:r w:rsidRPr="00A23F68">
        <w:t xml:space="preserve"> mm of rainfall, one of the driest observed months in the dataset.</w:t>
      </w:r>
    </w:p>
    <w:p w14:paraId="71018B59" w14:textId="00F2659E" w:rsidR="00A23F68" w:rsidRDefault="00E22E28" w:rsidP="00A031A3">
      <w:pPr>
        <w:pStyle w:val="BodyText"/>
        <w:ind w:firstLine="0"/>
      </w:pPr>
      <w:r>
        <w:rPr>
          <w:noProof/>
        </w:rPr>
        <w:lastRenderedPageBreak/>
        <w:drawing>
          <wp:inline distT="0" distB="0" distL="0" distR="0" wp14:anchorId="6E310668" wp14:editId="25CC186E">
            <wp:extent cx="5943600" cy="3466531"/>
            <wp:effectExtent l="0" t="0" r="0" b="635"/>
            <wp:docPr id="1879104112" name="Chart 1">
              <a:extLst xmlns:a="http://schemas.openxmlformats.org/drawingml/2006/main">
                <a:ext uri="{FF2B5EF4-FFF2-40B4-BE49-F238E27FC236}">
                  <a16:creationId xmlns:a16="http://schemas.microsoft.com/office/drawing/2014/main" id="{39F3D830-5F30-42ED-9797-293DA4BEB6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961C22A" w14:textId="22231380" w:rsidR="00A031A3" w:rsidRPr="006B552D" w:rsidRDefault="006B552D" w:rsidP="006B552D">
      <w:pPr>
        <w:pStyle w:val="Caption"/>
        <w:rPr>
          <w:rFonts w:ascii="Arial Narrow" w:hAnsi="Arial Narrow"/>
        </w:rPr>
      </w:pPr>
      <w:bookmarkStart w:id="72" w:name="_Ref227310068"/>
      <w:bookmarkStart w:id="73" w:name="_Toc228285670"/>
      <w:r w:rsidRPr="006B552D">
        <w:rPr>
          <w:rFonts w:ascii="Arial Narrow" w:hAnsi="Arial Narrow"/>
        </w:rPr>
        <w:t xml:space="preserve">Figure </w:t>
      </w:r>
      <w:r w:rsidRPr="006B552D">
        <w:rPr>
          <w:rFonts w:ascii="Arial Narrow" w:hAnsi="Arial Narrow"/>
        </w:rPr>
        <w:fldChar w:fldCharType="begin"/>
      </w:r>
      <w:r w:rsidRPr="006B552D">
        <w:rPr>
          <w:rFonts w:ascii="Arial Narrow" w:hAnsi="Arial Narrow"/>
        </w:rPr>
        <w:instrText xml:space="preserve"> SEQ Figure \* ARABIC </w:instrText>
      </w:r>
      <w:r w:rsidRPr="006B552D">
        <w:rPr>
          <w:rFonts w:ascii="Arial Narrow" w:hAnsi="Arial Narrow"/>
        </w:rPr>
        <w:fldChar w:fldCharType="separate"/>
      </w:r>
      <w:r w:rsidR="003A68AA">
        <w:rPr>
          <w:rFonts w:ascii="Arial Narrow" w:hAnsi="Arial Narrow"/>
          <w:noProof/>
        </w:rPr>
        <w:t>11</w:t>
      </w:r>
      <w:r w:rsidRPr="006B552D">
        <w:rPr>
          <w:rFonts w:ascii="Arial Narrow" w:hAnsi="Arial Narrow"/>
        </w:rPr>
        <w:fldChar w:fldCharType="end"/>
      </w:r>
      <w:bookmarkEnd w:id="72"/>
      <w:r w:rsidRPr="006B552D">
        <w:rPr>
          <w:rFonts w:ascii="Arial Narrow" w:hAnsi="Arial Narrow"/>
        </w:rPr>
        <w:t>. Monthly precipitation for years 1998 - 2025 in mm.</w:t>
      </w:r>
      <w:bookmarkEnd w:id="73"/>
    </w:p>
    <w:p w14:paraId="7662A0F8" w14:textId="77777777" w:rsidR="00A031A3" w:rsidRPr="009F43CC" w:rsidRDefault="00A031A3" w:rsidP="00A031A3">
      <w:pPr>
        <w:pStyle w:val="BodyText"/>
        <w:ind w:firstLine="0"/>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7D0757E0" w14:textId="1A0D53C3" w:rsidR="00D156B1" w:rsidRPr="00D156B1" w:rsidRDefault="00D156B1" w:rsidP="00D156B1">
      <w:pPr>
        <w:pStyle w:val="BodyText"/>
      </w:pPr>
      <w:r w:rsidRPr="00D156B1">
        <w:t xml:space="preserve">Annual precipitation in the </w:t>
      </w:r>
      <w:proofErr w:type="spellStart"/>
      <w:r w:rsidRPr="00D156B1">
        <w:t>Teouma</w:t>
      </w:r>
      <w:proofErr w:type="spellEnd"/>
      <w:r w:rsidRPr="00D156B1">
        <w:t xml:space="preserve"> Basin varies from year to year but generally falls within a moderate range relative to the extremely wet islands of the central Pacific (</w:t>
      </w:r>
      <w:r w:rsidR="00AC640C">
        <w:fldChar w:fldCharType="begin"/>
      </w:r>
      <w:r w:rsidR="00AC640C">
        <w:instrText xml:space="preserve"> REF _Ref227310240 \h </w:instrText>
      </w:r>
      <w:r w:rsidR="00AC640C">
        <w:fldChar w:fldCharType="separate"/>
      </w:r>
      <w:r w:rsidR="00AC640C" w:rsidRPr="006B552D">
        <w:rPr>
          <w:rFonts w:ascii="Arial Narrow" w:hAnsi="Arial Narrow"/>
        </w:rPr>
        <w:t xml:space="preserve">Figure </w:t>
      </w:r>
      <w:r w:rsidR="00AC640C">
        <w:rPr>
          <w:rFonts w:ascii="Arial Narrow" w:hAnsi="Arial Narrow"/>
          <w:noProof/>
        </w:rPr>
        <w:t>12</w:t>
      </w:r>
      <w:r w:rsidR="00AC640C">
        <w:fldChar w:fldCharType="end"/>
      </w:r>
      <w:r w:rsidRPr="00D156B1">
        <w:t>). Annual totals typically cluster around the long</w:t>
      </w:r>
      <w:r w:rsidRPr="00D156B1">
        <w:noBreakHyphen/>
        <w:t xml:space="preserve">term </w:t>
      </w:r>
      <w:proofErr w:type="gramStart"/>
      <w:r w:rsidRPr="00D156B1">
        <w:t>mean</w:t>
      </w:r>
      <w:proofErr w:type="gramEnd"/>
      <w:r w:rsidRPr="00D156B1">
        <w:t xml:space="preserve"> of approximately 2,000 mm, with several years exceeding this value during periods of enhanced regional convection or persistent wet</w:t>
      </w:r>
      <w:r w:rsidRPr="00D156B1">
        <w:noBreakHyphen/>
        <w:t>season activity—for example, 20</w:t>
      </w:r>
      <w:r w:rsidR="00EF4469">
        <w:t>2</w:t>
      </w:r>
      <w:r w:rsidRPr="00D156B1">
        <w:t>2 (3,8</w:t>
      </w:r>
      <w:r w:rsidR="00EF4469">
        <w:t>81</w:t>
      </w:r>
      <w:r w:rsidRPr="00D156B1">
        <w:t xml:space="preserve"> mm), 2000 (2,</w:t>
      </w:r>
      <w:r w:rsidR="00ED3E7B">
        <w:t>728</w:t>
      </w:r>
      <w:r w:rsidRPr="00D156B1">
        <w:t xml:space="preserve"> mm), and 20</w:t>
      </w:r>
      <w:r w:rsidR="00ED3E7B">
        <w:t>11</w:t>
      </w:r>
      <w:r w:rsidRPr="00D156B1">
        <w:t xml:space="preserve"> (2,4</w:t>
      </w:r>
      <w:r w:rsidR="00ED3E7B">
        <w:t>90</w:t>
      </w:r>
      <w:r w:rsidRPr="00D156B1">
        <w:t xml:space="preserve"> mm). Conversely, the driest years fall below roughly 1,500 mm, such as 201</w:t>
      </w:r>
      <w:r w:rsidR="000B0022">
        <w:t>9</w:t>
      </w:r>
      <w:r w:rsidRPr="00D156B1">
        <w:t xml:space="preserve"> and 1998, reflecting the basin’s sensitivity to broader synoptic</w:t>
      </w:r>
      <w:r w:rsidRPr="00D156B1">
        <w:noBreakHyphen/>
        <w:t>scale variability, including El Niño–Southern Oscillation (ENSO) conditions. While annual totals fluctuate, there is no clear evidence of multi</w:t>
      </w:r>
      <w:r w:rsidRPr="00D156B1">
        <w:noBreakHyphen/>
        <w:t>year trends toward substantially wetter or drier conditions.</w:t>
      </w:r>
    </w:p>
    <w:p w14:paraId="0E4043D9" w14:textId="5D9F3930" w:rsidR="00A031A3" w:rsidRDefault="00305E53" w:rsidP="00101EAF">
      <w:pPr>
        <w:pStyle w:val="BodyText"/>
        <w:ind w:firstLine="0"/>
      </w:pPr>
      <w:r>
        <w:rPr>
          <w:noProof/>
        </w:rPr>
        <w:lastRenderedPageBreak/>
        <w:drawing>
          <wp:inline distT="0" distB="0" distL="0" distR="0" wp14:anchorId="4061C97E" wp14:editId="4A9088DD">
            <wp:extent cx="5984543" cy="3766185"/>
            <wp:effectExtent l="0" t="0" r="0" b="5715"/>
            <wp:docPr id="771930546" name="Chart 1">
              <a:extLst xmlns:a="http://schemas.openxmlformats.org/drawingml/2006/main">
                <a:ext uri="{FF2B5EF4-FFF2-40B4-BE49-F238E27FC236}">
                  <a16:creationId xmlns:a16="http://schemas.microsoft.com/office/drawing/2014/main" id="{90FCCD69-E633-4D54-8046-9F910B0C8B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2779407" w14:textId="214618E4" w:rsidR="00A031A3" w:rsidRPr="006B552D" w:rsidRDefault="006B552D" w:rsidP="006B552D">
      <w:pPr>
        <w:pStyle w:val="Caption"/>
        <w:rPr>
          <w:rFonts w:ascii="Arial Narrow" w:hAnsi="Arial Narrow"/>
        </w:rPr>
      </w:pPr>
      <w:bookmarkStart w:id="74" w:name="_Ref227310240"/>
      <w:bookmarkStart w:id="75" w:name="_Toc228285671"/>
      <w:r w:rsidRPr="006B552D">
        <w:rPr>
          <w:rFonts w:ascii="Arial Narrow" w:hAnsi="Arial Narrow"/>
        </w:rPr>
        <w:t xml:space="preserve">Figure </w:t>
      </w:r>
      <w:r w:rsidRPr="006B552D">
        <w:rPr>
          <w:rFonts w:ascii="Arial Narrow" w:hAnsi="Arial Narrow"/>
        </w:rPr>
        <w:fldChar w:fldCharType="begin"/>
      </w:r>
      <w:r w:rsidRPr="006B552D">
        <w:rPr>
          <w:rFonts w:ascii="Arial Narrow" w:hAnsi="Arial Narrow"/>
        </w:rPr>
        <w:instrText xml:space="preserve"> SEQ Figure \* ARABIC </w:instrText>
      </w:r>
      <w:r w:rsidRPr="006B552D">
        <w:rPr>
          <w:rFonts w:ascii="Arial Narrow" w:hAnsi="Arial Narrow"/>
        </w:rPr>
        <w:fldChar w:fldCharType="separate"/>
      </w:r>
      <w:r w:rsidR="003A68AA">
        <w:rPr>
          <w:rFonts w:ascii="Arial Narrow" w:hAnsi="Arial Narrow"/>
          <w:noProof/>
        </w:rPr>
        <w:t>12</w:t>
      </w:r>
      <w:r w:rsidRPr="006B552D">
        <w:rPr>
          <w:rFonts w:ascii="Arial Narrow" w:hAnsi="Arial Narrow"/>
        </w:rPr>
        <w:fldChar w:fldCharType="end"/>
      </w:r>
      <w:bookmarkEnd w:id="74"/>
      <w:r w:rsidRPr="006B552D">
        <w:rPr>
          <w:rFonts w:ascii="Arial Narrow" w:hAnsi="Arial Narrow"/>
        </w:rPr>
        <w:t>. Annual precipitation for</w:t>
      </w:r>
      <w:r w:rsidR="008B07C2">
        <w:rPr>
          <w:rFonts w:ascii="Arial Narrow" w:hAnsi="Arial Narrow"/>
        </w:rPr>
        <w:t xml:space="preserve"> years </w:t>
      </w:r>
      <w:r w:rsidRPr="006B552D">
        <w:rPr>
          <w:rFonts w:ascii="Arial Narrow" w:hAnsi="Arial Narrow"/>
        </w:rPr>
        <w:t>1998 – 2024 in mm.</w:t>
      </w:r>
      <w:bookmarkEnd w:id="75"/>
    </w:p>
    <w:p w14:paraId="5076B339" w14:textId="77777777" w:rsidR="00A031A3" w:rsidRPr="009F43CC" w:rsidRDefault="00A031A3" w:rsidP="00A031A3">
      <w:pPr>
        <w:pStyle w:val="BodyText"/>
        <w:ind w:firstLine="0"/>
        <w:rPr>
          <w:rFonts w:ascii="Arial Narrow" w:hAnsi="Arial Narrow"/>
        </w:rPr>
      </w:pPr>
      <w:r>
        <w:rPr>
          <w:rFonts w:ascii="Arial Narrow" w:hAnsi="Arial Narrow"/>
        </w:rPr>
        <w:tab/>
        <w:t>Alt. text. Bar chart showing annual precipitation for years 1998 to 2024 in mm.</w:t>
      </w:r>
    </w:p>
    <w:p w14:paraId="7DD87E5C" w14:textId="77777777" w:rsidR="000B0022" w:rsidRPr="000B0022" w:rsidRDefault="000B0022" w:rsidP="000B0022">
      <w:pPr>
        <w:pStyle w:val="BodyText"/>
      </w:pPr>
      <w:r w:rsidRPr="000B0022">
        <w:t>From a water</w:t>
      </w:r>
      <w:r w:rsidRPr="000B0022">
        <w:noBreakHyphen/>
        <w:t>resources perspective, this level of interannual variability supports generally reliable surface</w:t>
      </w:r>
      <w:r w:rsidRPr="000B0022">
        <w:noBreakHyphen/>
        <w:t xml:space="preserve">water availability in the </w:t>
      </w:r>
      <w:proofErr w:type="spellStart"/>
      <w:r w:rsidRPr="000B0022">
        <w:t>Teouma</w:t>
      </w:r>
      <w:proofErr w:type="spellEnd"/>
      <w:r w:rsidRPr="000B0022">
        <w:t xml:space="preserve"> Basin. Nonetheless, management strategies should continue to account for short</w:t>
      </w:r>
      <w:r w:rsidRPr="000B0022">
        <w:noBreakHyphen/>
        <w:t>term dry</w:t>
      </w:r>
      <w:r w:rsidRPr="000B0022">
        <w:noBreakHyphen/>
        <w:t>season deficits as well as potential turbidity increases, elevated runoff, or flash</w:t>
      </w:r>
      <w:r w:rsidRPr="000B0022">
        <w:noBreakHyphen/>
        <w:t>flood conditions associated with intense wet</w:t>
      </w:r>
      <w:r w:rsidRPr="000B0022">
        <w:noBreakHyphen/>
        <w:t>season rainfall.</w:t>
      </w:r>
    </w:p>
    <w:p w14:paraId="7C5D7CEA" w14:textId="77777777" w:rsidR="00A031A3" w:rsidRPr="00101EAF" w:rsidRDefault="00A031A3" w:rsidP="00101EAF">
      <w:pPr>
        <w:pStyle w:val="BodyText"/>
      </w:pPr>
    </w:p>
    <w:p w14:paraId="077227A0" w14:textId="77777777" w:rsidR="00101EAF" w:rsidRDefault="00101EAF" w:rsidP="00101EAF">
      <w:pPr>
        <w:pStyle w:val="BodyText"/>
      </w:pPr>
      <w:bookmarkStart w:id="76" w:name="_Toc227674136"/>
    </w:p>
    <w:p w14:paraId="298E1784" w14:textId="4CA8EBFD" w:rsidR="00A031A3" w:rsidRDefault="00A031A3" w:rsidP="00A031A3">
      <w:pPr>
        <w:pStyle w:val="Head3"/>
      </w:pPr>
      <w:r>
        <w:lastRenderedPageBreak/>
        <w:t>Evapotranspiration</w:t>
      </w:r>
      <w:bookmarkEnd w:id="76"/>
    </w:p>
    <w:p w14:paraId="4B28FC31" w14:textId="5FE92E5B" w:rsidR="00A031A3" w:rsidRDefault="00A031A3" w:rsidP="00A031A3">
      <w:pPr>
        <w:pStyle w:val="BodyText"/>
      </w:pPr>
      <w:r w:rsidRPr="004E7282">
        <w:t xml:space="preserve">Because precipitation provides the dominant water input to </w:t>
      </w:r>
      <w:proofErr w:type="spellStart"/>
      <w:r w:rsidR="005643D2" w:rsidRPr="009E7D6E">
        <w:t>Éfaté</w:t>
      </w:r>
      <w:r w:rsidRPr="004E7282">
        <w:t>’s</w:t>
      </w:r>
      <w:proofErr w:type="spellEnd"/>
      <w:r w:rsidRPr="004E7282">
        <w:t xml:space="preserve"> hydrologic system, understanding how much of this water is subsequently lost to the atmosphere is essential for evaluating freshwater availability. Evapotranspiration (ET) represents the combined atmospheric water loss from evaporation (soil, water, and surfaces) and transpiration (vegetation) (DeJonge and others, 2025), and reflects the interaction of available solar energy, humidity, wind, and land cover. Actual ET, as estimated by the SSEBop model (Senay and others, 2020), represents the portion of potential ET that is realized given the surface and atmospheric conditions.</w:t>
      </w:r>
    </w:p>
    <w:p w14:paraId="7E5FCA73" w14:textId="6A0DA062" w:rsidR="00A031A3" w:rsidRPr="007C13D1" w:rsidRDefault="00A031A3" w:rsidP="00A031A3">
      <w:pPr>
        <w:pStyle w:val="BodyText"/>
      </w:pPr>
      <w:r w:rsidRPr="00F678B7">
        <w:t xml:space="preserve"> </w:t>
      </w:r>
      <w:r w:rsidR="00F9613E">
        <w:t xml:space="preserve">In the </w:t>
      </w:r>
      <w:proofErr w:type="spellStart"/>
      <w:r w:rsidR="00F9613E">
        <w:t>Teouma</w:t>
      </w:r>
      <w:proofErr w:type="spellEnd"/>
      <w:r w:rsidR="00F9613E">
        <w:t xml:space="preserve"> basin,</w:t>
      </w:r>
      <w:r w:rsidRPr="008D296A">
        <w:t xml:space="preserve"> ET exhibits moderate seasonal variability but remains more stable than precipitation throughout the year</w:t>
      </w:r>
      <w:r>
        <w:t xml:space="preserve"> </w:t>
      </w:r>
      <w:r w:rsidRPr="00F678B7">
        <w:t>(</w:t>
      </w:r>
      <w:r w:rsidR="00993239">
        <w:fldChar w:fldCharType="begin"/>
      </w:r>
      <w:r w:rsidR="00993239">
        <w:instrText xml:space="preserve"> REF _Ref227310595 \h </w:instrText>
      </w:r>
      <w:r w:rsidR="00993239">
        <w:fldChar w:fldCharType="separate"/>
      </w:r>
      <w:r w:rsidR="00993239" w:rsidRPr="006B552D">
        <w:rPr>
          <w:rFonts w:ascii="Arial Narrow" w:hAnsi="Arial Narrow"/>
        </w:rPr>
        <w:t xml:space="preserve">Figure </w:t>
      </w:r>
      <w:r w:rsidR="00993239">
        <w:rPr>
          <w:rFonts w:ascii="Arial Narrow" w:hAnsi="Arial Narrow"/>
          <w:noProof/>
        </w:rPr>
        <w:t>13</w:t>
      </w:r>
      <w:r w:rsidR="00993239">
        <w:fldChar w:fldCharType="end"/>
      </w:r>
      <w:r w:rsidRPr="00F678B7">
        <w:t xml:space="preserve">). </w:t>
      </w:r>
      <w:r w:rsidRPr="004F3167">
        <w:t xml:space="preserve">The island’s rainfall pattern is strongly seasonal, with wet-season peaks commonly occurring from </w:t>
      </w:r>
      <w:r>
        <w:t>Octo</w:t>
      </w:r>
      <w:r w:rsidRPr="004F3167">
        <w:t xml:space="preserve">ber through April, </w:t>
      </w:r>
      <w:r w:rsidRPr="00F678B7">
        <w:t xml:space="preserve">reaching its highest amount in </w:t>
      </w:r>
      <w:r>
        <w:t xml:space="preserve">March </w:t>
      </w:r>
      <w:r w:rsidRPr="00F678B7">
        <w:t xml:space="preserve">with </w:t>
      </w:r>
      <w:r w:rsidR="00B4793A">
        <w:t>292</w:t>
      </w:r>
      <w:r w:rsidRPr="00F678B7">
        <w:t xml:space="preserve"> mm</w:t>
      </w:r>
      <w:r>
        <w:t>. T</w:t>
      </w:r>
      <w:r w:rsidRPr="004F3167">
        <w:t>he dry season brings markedly reduced precipitation</w:t>
      </w:r>
      <w:r>
        <w:t xml:space="preserve"> with its lowest month in July with </w:t>
      </w:r>
      <w:r w:rsidR="00D83B26">
        <w:t>75</w:t>
      </w:r>
      <w:r>
        <w:t xml:space="preserve"> mm.</w:t>
      </w:r>
      <w:r w:rsidRPr="00F678B7">
        <w:t xml:space="preserve"> </w:t>
      </w:r>
      <w:r w:rsidRPr="00267F42">
        <w:t>In contrast, monthly actual ET varies within a narrower range, governed primarily by changes in solar radiation and humidity rather than by moisture availability</w:t>
      </w:r>
      <w:r w:rsidRPr="00F678B7">
        <w:t xml:space="preserve">, reaching its lowest in </w:t>
      </w:r>
      <w:r>
        <w:t>May/</w:t>
      </w:r>
      <w:r w:rsidRPr="00F678B7">
        <w:t>J</w:t>
      </w:r>
      <w:r>
        <w:t>une</w:t>
      </w:r>
      <w:r w:rsidRPr="00F678B7">
        <w:t xml:space="preserve"> (</w:t>
      </w:r>
      <w:r w:rsidR="00D83B26">
        <w:t>55</w:t>
      </w:r>
      <w:r w:rsidRPr="00F678B7">
        <w:t xml:space="preserve"> mm) and its highest in </w:t>
      </w:r>
      <w:r>
        <w:t>December/January</w:t>
      </w:r>
      <w:r w:rsidRPr="00F678B7">
        <w:t xml:space="preserve"> (</w:t>
      </w:r>
      <w:r w:rsidR="00FA3F4F">
        <w:t>94</w:t>
      </w:r>
      <w:r>
        <w:t xml:space="preserve"> mm</w:t>
      </w:r>
      <w:r w:rsidRPr="00F678B7">
        <w:t xml:space="preserve">). </w:t>
      </w:r>
      <w:r w:rsidRPr="007C13D1">
        <w:t xml:space="preserve">ET typically reaches its lowest values during the wettest months, when high humidity and greater cloud cover limit evaporative demand, and increases during the drier, sunnier months of the year. This pattern reflects </w:t>
      </w:r>
      <w:r w:rsidR="00B15A05">
        <w:t>the</w:t>
      </w:r>
      <w:r w:rsidRPr="007C13D1">
        <w:t xml:space="preserve"> partially energy</w:t>
      </w:r>
      <w:r w:rsidRPr="007C13D1">
        <w:noBreakHyphen/>
        <w:t>limited environment, where both humidity and cloud cover modulate the surface energy balance</w:t>
      </w:r>
      <w:r>
        <w:t>.</w:t>
      </w:r>
    </w:p>
    <w:p w14:paraId="3BE69823" w14:textId="77777777" w:rsidR="00A031A3" w:rsidRDefault="00A031A3" w:rsidP="00A031A3">
      <w:pPr>
        <w:pStyle w:val="BodyText"/>
      </w:pPr>
    </w:p>
    <w:p w14:paraId="18674205" w14:textId="616B6AA1" w:rsidR="00A031A3" w:rsidRPr="00C318A8" w:rsidRDefault="00F11B69" w:rsidP="00A031A3">
      <w:r>
        <w:rPr>
          <w:noProof/>
        </w:rPr>
        <w:lastRenderedPageBreak/>
        <w:drawing>
          <wp:inline distT="0" distB="0" distL="0" distR="0" wp14:anchorId="70E68B29" wp14:editId="122D198E">
            <wp:extent cx="5943600" cy="3480179"/>
            <wp:effectExtent l="0" t="0" r="0" b="6350"/>
            <wp:docPr id="2014162650" name="Chart 1">
              <a:extLst xmlns:a="http://schemas.openxmlformats.org/drawingml/2006/main">
                <a:ext uri="{FF2B5EF4-FFF2-40B4-BE49-F238E27FC236}">
                  <a16:creationId xmlns:a16="http://schemas.microsoft.com/office/drawing/2014/main" id="{01FC69B3-77DC-4E26-AC12-30E143D4CE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C5C8259" w14:textId="6DF7E0B2" w:rsidR="00A031A3" w:rsidRPr="006B552D" w:rsidRDefault="006B552D" w:rsidP="006B552D">
      <w:pPr>
        <w:pStyle w:val="Caption"/>
        <w:rPr>
          <w:rFonts w:ascii="Arial Narrow" w:hAnsi="Arial Narrow"/>
        </w:rPr>
      </w:pPr>
      <w:bookmarkStart w:id="77" w:name="_Ref227310595"/>
      <w:bookmarkStart w:id="78" w:name="_Toc228285672"/>
      <w:r w:rsidRPr="006B552D">
        <w:rPr>
          <w:rFonts w:ascii="Arial Narrow" w:hAnsi="Arial Narrow"/>
        </w:rPr>
        <w:t xml:space="preserve">Figure </w:t>
      </w:r>
      <w:r w:rsidRPr="006B552D">
        <w:rPr>
          <w:rFonts w:ascii="Arial Narrow" w:hAnsi="Arial Narrow"/>
        </w:rPr>
        <w:fldChar w:fldCharType="begin"/>
      </w:r>
      <w:r w:rsidRPr="006B552D">
        <w:rPr>
          <w:rFonts w:ascii="Arial Narrow" w:hAnsi="Arial Narrow"/>
        </w:rPr>
        <w:instrText xml:space="preserve"> SEQ Figure \* ARABIC </w:instrText>
      </w:r>
      <w:r w:rsidRPr="006B552D">
        <w:rPr>
          <w:rFonts w:ascii="Arial Narrow" w:hAnsi="Arial Narrow"/>
        </w:rPr>
        <w:fldChar w:fldCharType="separate"/>
      </w:r>
      <w:r w:rsidR="003A68AA">
        <w:rPr>
          <w:rFonts w:ascii="Arial Narrow" w:hAnsi="Arial Narrow"/>
          <w:noProof/>
        </w:rPr>
        <w:t>13</w:t>
      </w:r>
      <w:r w:rsidRPr="006B552D">
        <w:rPr>
          <w:rFonts w:ascii="Arial Narrow" w:hAnsi="Arial Narrow"/>
        </w:rPr>
        <w:fldChar w:fldCharType="end"/>
      </w:r>
      <w:bookmarkEnd w:id="77"/>
      <w:r w:rsidRPr="006B552D">
        <w:rPr>
          <w:rFonts w:ascii="Arial Narrow" w:hAnsi="Arial Narrow"/>
        </w:rPr>
        <w:t xml:space="preserve">. </w:t>
      </w:r>
      <w:r w:rsidR="006A3106">
        <w:rPr>
          <w:rFonts w:ascii="Arial Narrow" w:hAnsi="Arial Narrow"/>
        </w:rPr>
        <w:t>Mean</w:t>
      </w:r>
      <w:r w:rsidRPr="006B552D">
        <w:rPr>
          <w:rFonts w:ascii="Arial Narrow" w:hAnsi="Arial Narrow"/>
        </w:rPr>
        <w:t xml:space="preserve"> monthly precipitation and actual ET in mm.</w:t>
      </w:r>
      <w:bookmarkEnd w:id="78"/>
    </w:p>
    <w:p w14:paraId="14016395" w14:textId="546C0EFA" w:rsidR="00A031A3" w:rsidRPr="00EA65C9" w:rsidRDefault="00A031A3" w:rsidP="00A031A3">
      <w:pPr>
        <w:pStyle w:val="BodyText"/>
        <w:ind w:firstLine="0"/>
        <w:rPr>
          <w:rFonts w:ascii="Arial Narrow" w:hAnsi="Arial Narrow"/>
        </w:rPr>
      </w:pPr>
      <w:r>
        <w:rPr>
          <w:rFonts w:ascii="Arial Narrow" w:hAnsi="Arial Narrow"/>
        </w:rPr>
        <w:tab/>
        <w:t xml:space="preserve">Alt. text. Area chart showing the </w:t>
      </w:r>
      <w:r w:rsidR="006A3106">
        <w:rPr>
          <w:rFonts w:ascii="Arial Narrow" w:hAnsi="Arial Narrow"/>
        </w:rPr>
        <w:t>mean</w:t>
      </w:r>
      <w:r>
        <w:rPr>
          <w:rFonts w:ascii="Arial Narrow" w:hAnsi="Arial Narrow"/>
        </w:rPr>
        <w:t xml:space="preserve"> monthly precipitation in mm with blue hatch lines and actual ET in mm in green (solid).</w:t>
      </w:r>
    </w:p>
    <w:p w14:paraId="1455F70A" w14:textId="1349518B" w:rsidR="00A031A3" w:rsidRDefault="00A031A3" w:rsidP="00A031A3">
      <w:pPr>
        <w:pStyle w:val="Caption"/>
        <w:rPr>
          <w:iCs w:val="0"/>
          <w:szCs w:val="24"/>
        </w:rPr>
      </w:pPr>
      <w:r w:rsidRPr="00CA3446">
        <w:rPr>
          <w:iCs w:val="0"/>
          <w:szCs w:val="24"/>
        </w:rPr>
        <w:t xml:space="preserve">Annual ET totals show similarly limited variability. Across the available record (2013–2025), actual ET varies only modestly from </w:t>
      </w:r>
      <w:r w:rsidR="002812F2">
        <w:rPr>
          <w:iCs w:val="0"/>
          <w:szCs w:val="24"/>
        </w:rPr>
        <w:t>728</w:t>
      </w:r>
      <w:r>
        <w:rPr>
          <w:iCs w:val="0"/>
          <w:szCs w:val="24"/>
        </w:rPr>
        <w:t xml:space="preserve"> mm in 20</w:t>
      </w:r>
      <w:r w:rsidR="002812F2">
        <w:rPr>
          <w:iCs w:val="0"/>
          <w:szCs w:val="24"/>
        </w:rPr>
        <w:t>15</w:t>
      </w:r>
      <w:r>
        <w:rPr>
          <w:iCs w:val="0"/>
          <w:szCs w:val="24"/>
        </w:rPr>
        <w:t xml:space="preserve"> to </w:t>
      </w:r>
      <w:r w:rsidR="002812F2">
        <w:rPr>
          <w:iCs w:val="0"/>
          <w:szCs w:val="24"/>
        </w:rPr>
        <w:t>915</w:t>
      </w:r>
      <w:r>
        <w:rPr>
          <w:iCs w:val="0"/>
          <w:szCs w:val="24"/>
        </w:rPr>
        <w:t xml:space="preserve"> mm in 202</w:t>
      </w:r>
      <w:r w:rsidR="002812F2">
        <w:rPr>
          <w:iCs w:val="0"/>
          <w:szCs w:val="24"/>
        </w:rPr>
        <w:t>5</w:t>
      </w:r>
      <w:r w:rsidRPr="00CA3446">
        <w:rPr>
          <w:iCs w:val="0"/>
          <w:szCs w:val="24"/>
        </w:rPr>
        <w:t xml:space="preserve"> (</w:t>
      </w:r>
      <w:r w:rsidR="00D3031E">
        <w:rPr>
          <w:iCs w:val="0"/>
          <w:szCs w:val="24"/>
        </w:rPr>
        <w:fldChar w:fldCharType="begin"/>
      </w:r>
      <w:r w:rsidR="00D3031E">
        <w:rPr>
          <w:iCs w:val="0"/>
          <w:szCs w:val="24"/>
        </w:rPr>
        <w:instrText xml:space="preserve"> REF _Ref227310772 \h </w:instrText>
      </w:r>
      <w:r w:rsidR="00D3031E">
        <w:rPr>
          <w:iCs w:val="0"/>
          <w:szCs w:val="24"/>
        </w:rPr>
      </w:r>
      <w:r w:rsidR="00D3031E">
        <w:rPr>
          <w:iCs w:val="0"/>
          <w:szCs w:val="24"/>
        </w:rPr>
        <w:fldChar w:fldCharType="separate"/>
      </w:r>
      <w:r w:rsidR="00D3031E" w:rsidRPr="00C318A8">
        <w:rPr>
          <w:rFonts w:ascii="Arial Narrow" w:hAnsi="Arial Narrow"/>
        </w:rPr>
        <w:t xml:space="preserve">Figure </w:t>
      </w:r>
      <w:r w:rsidR="00D3031E">
        <w:rPr>
          <w:rFonts w:ascii="Arial Narrow" w:hAnsi="Arial Narrow"/>
          <w:noProof/>
        </w:rPr>
        <w:t>14</w:t>
      </w:r>
      <w:r w:rsidR="00D3031E">
        <w:rPr>
          <w:iCs w:val="0"/>
          <w:szCs w:val="24"/>
        </w:rPr>
        <w:fldChar w:fldCharType="end"/>
      </w:r>
      <w:r w:rsidRPr="00CA3446">
        <w:rPr>
          <w:iCs w:val="0"/>
          <w:szCs w:val="24"/>
        </w:rPr>
        <w:t xml:space="preserve">), with annual totals remaining within a relatively narrow band compared to the much larger interannual fluctuations in precipitation. This consistency underscores the energy‑driven nature of ET on </w:t>
      </w:r>
      <w:proofErr w:type="spellStart"/>
      <w:r w:rsidR="008B65EB" w:rsidRPr="009E7D6E">
        <w:t>Éfaté</w:t>
      </w:r>
      <w:proofErr w:type="spellEnd"/>
      <w:r w:rsidR="008B65EB" w:rsidRPr="00CA3446">
        <w:rPr>
          <w:iCs w:val="0"/>
          <w:szCs w:val="24"/>
        </w:rPr>
        <w:t xml:space="preserve"> </w:t>
      </w:r>
      <w:r w:rsidRPr="00CA3446">
        <w:rPr>
          <w:iCs w:val="0"/>
          <w:szCs w:val="24"/>
        </w:rPr>
        <w:t xml:space="preserve">and reinforces the dominant role of precipitation in shaping hydrologic surplus or deficit. </w:t>
      </w:r>
    </w:p>
    <w:p w14:paraId="3609BB55" w14:textId="4A66C204" w:rsidR="00C55167" w:rsidRPr="00C55167" w:rsidRDefault="00D3031E" w:rsidP="00C55167">
      <w:r>
        <w:rPr>
          <w:noProof/>
        </w:rPr>
        <w:lastRenderedPageBreak/>
        <w:drawing>
          <wp:inline distT="0" distB="0" distL="0" distR="0" wp14:anchorId="632DDD55" wp14:editId="1228BE28">
            <wp:extent cx="5943600" cy="3753134"/>
            <wp:effectExtent l="0" t="0" r="0" b="0"/>
            <wp:docPr id="2032579371" name="Chart 1">
              <a:extLst xmlns:a="http://schemas.openxmlformats.org/drawingml/2006/main">
                <a:ext uri="{FF2B5EF4-FFF2-40B4-BE49-F238E27FC236}">
                  <a16:creationId xmlns:a16="http://schemas.microsoft.com/office/drawing/2014/main" id="{4FD3E26F-C509-4CB2-8A8E-419686EFCE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0F2FF0B" w14:textId="106B5045" w:rsidR="00A031A3" w:rsidRPr="00C318A8" w:rsidRDefault="00A031A3" w:rsidP="00A031A3">
      <w:pPr>
        <w:pStyle w:val="Caption"/>
        <w:rPr>
          <w:rFonts w:ascii="Arial Narrow" w:hAnsi="Arial Narrow"/>
        </w:rPr>
      </w:pPr>
      <w:bookmarkStart w:id="79" w:name="_Ref227310772"/>
      <w:bookmarkStart w:id="80" w:name="_Toc228285673"/>
      <w:r w:rsidRPr="00C318A8">
        <w:rPr>
          <w:rFonts w:ascii="Arial Narrow" w:hAnsi="Arial Narrow"/>
        </w:rPr>
        <w:t xml:space="preserve">Figure </w:t>
      </w:r>
      <w:r w:rsidRPr="00C318A8">
        <w:rPr>
          <w:rFonts w:ascii="Arial Narrow" w:hAnsi="Arial Narrow"/>
        </w:rPr>
        <w:fldChar w:fldCharType="begin"/>
      </w:r>
      <w:r w:rsidRPr="00C318A8">
        <w:rPr>
          <w:rFonts w:ascii="Arial Narrow" w:hAnsi="Arial Narrow"/>
        </w:rPr>
        <w:instrText xml:space="preserve"> SEQ Figure \* ARABIC </w:instrText>
      </w:r>
      <w:r w:rsidRPr="00C318A8">
        <w:rPr>
          <w:rFonts w:ascii="Arial Narrow" w:hAnsi="Arial Narrow"/>
        </w:rPr>
        <w:fldChar w:fldCharType="separate"/>
      </w:r>
      <w:r w:rsidR="003A68AA">
        <w:rPr>
          <w:rFonts w:ascii="Arial Narrow" w:hAnsi="Arial Narrow"/>
          <w:noProof/>
        </w:rPr>
        <w:t>14</w:t>
      </w:r>
      <w:r w:rsidRPr="00C318A8">
        <w:rPr>
          <w:rFonts w:ascii="Arial Narrow" w:hAnsi="Arial Narrow"/>
        </w:rPr>
        <w:fldChar w:fldCharType="end"/>
      </w:r>
      <w:bookmarkEnd w:id="79"/>
      <w:r w:rsidRPr="00C318A8">
        <w:rPr>
          <w:rFonts w:ascii="Arial Narrow" w:hAnsi="Arial Narrow"/>
        </w:rPr>
        <w:t>. Annual actual ET for years 2013 - 2025 in mm.</w:t>
      </w:r>
      <w:bookmarkEnd w:id="80"/>
    </w:p>
    <w:p w14:paraId="452F1C9E" w14:textId="77777777" w:rsidR="00A031A3" w:rsidRPr="009F43CC" w:rsidRDefault="00A031A3" w:rsidP="00A031A3">
      <w:pPr>
        <w:pStyle w:val="BodyText"/>
        <w:ind w:firstLine="0"/>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3B69A826" w14:textId="4668B0A0" w:rsidR="00A031A3" w:rsidRPr="00996FB8" w:rsidRDefault="00A031A3" w:rsidP="00A031A3">
      <w:pPr>
        <w:pStyle w:val="BodyText"/>
      </w:pPr>
      <w:r w:rsidRPr="00996FB8">
        <w:t xml:space="preserve">The stability of ET, combined with </w:t>
      </w:r>
      <w:proofErr w:type="spellStart"/>
      <w:r w:rsidR="008B65EB" w:rsidRPr="009E7D6E">
        <w:t>Éfaté</w:t>
      </w:r>
      <w:r w:rsidRPr="00996FB8">
        <w:t>’s</w:t>
      </w:r>
      <w:proofErr w:type="spellEnd"/>
      <w:r w:rsidRPr="00996FB8">
        <w:t xml:space="preserve"> moderate to high rainfall, results in a generally reliable hydrologic surplus that supports perennial streamflow, recharge, and storage. However, because ET remains comparatively steady while precipitation can vary substantially, hydrologic conditions on the island remain highly sensitive to reductions in rainfall during regional drought events. Water</w:t>
      </w:r>
      <w:r w:rsidRPr="00996FB8">
        <w:noBreakHyphen/>
        <w:t xml:space="preserve">resource planning should therefore continue to account for seasonal shifts in atmospheric demand, dry-season precipitation deficits, and the potential need for storage or turbidity management during intense </w:t>
      </w:r>
      <w:proofErr w:type="gramStart"/>
      <w:r w:rsidRPr="00996FB8">
        <w:t>wet</w:t>
      </w:r>
      <w:r w:rsidRPr="00996FB8">
        <w:noBreakHyphen/>
      </w:r>
      <w:proofErr w:type="gramEnd"/>
      <w:r w:rsidRPr="00996FB8">
        <w:t>season storms.</w:t>
      </w:r>
    </w:p>
    <w:p w14:paraId="5F648FF8" w14:textId="77777777" w:rsidR="00A031A3" w:rsidRDefault="00A031A3" w:rsidP="00A031A3">
      <w:pPr>
        <w:pStyle w:val="BodyText"/>
      </w:pPr>
    </w:p>
    <w:p w14:paraId="2FF418F4" w14:textId="77777777" w:rsidR="00A031A3" w:rsidRDefault="00A031A3" w:rsidP="00A031A3">
      <w:pPr>
        <w:pStyle w:val="Head3"/>
      </w:pPr>
      <w:bookmarkStart w:id="81" w:name="_Toc227674137"/>
      <w:r>
        <w:lastRenderedPageBreak/>
        <w:t>Water Balance</w:t>
      </w:r>
      <w:bookmarkEnd w:id="81"/>
    </w:p>
    <w:p w14:paraId="5CD4A09E" w14:textId="77777777" w:rsidR="00AF759B" w:rsidRPr="00AF759B" w:rsidRDefault="00AF759B" w:rsidP="00AF759B">
      <w:pPr>
        <w:pStyle w:val="BodyText"/>
      </w:pPr>
      <w:r w:rsidRPr="00AF759B">
        <w:t>The water balance, or net water availability, represents the surplus of water remaining after subtracting actual evapotranspiration (ETa) from precipitation (P) at monthly and annual time scales. It is calculated as the difference between P and ETa (P</w:t>
      </w:r>
      <w:r w:rsidRPr="00AF759B">
        <w:rPr>
          <w:rFonts w:ascii="Arial" w:hAnsi="Arial" w:cs="Arial"/>
        </w:rPr>
        <w:t> </w:t>
      </w:r>
      <w:r w:rsidRPr="00AF759B">
        <w:rPr>
          <w:rFonts w:cs="Arial Narrow"/>
        </w:rPr>
        <w:t>–</w:t>
      </w:r>
      <w:r w:rsidRPr="00AF759B">
        <w:rPr>
          <w:rFonts w:ascii="Arial" w:hAnsi="Arial" w:cs="Arial"/>
        </w:rPr>
        <w:t> </w:t>
      </w:r>
      <w:r w:rsidRPr="00AF759B">
        <w:t>ETa). Although changes in water storage can be assumed negligible at an annual scale, the monthly water balance does not explicitly account for short</w:t>
      </w:r>
      <w:r w:rsidRPr="00AF759B">
        <w:noBreakHyphen/>
        <w:t xml:space="preserve">term storage variations within the </w:t>
      </w:r>
      <w:proofErr w:type="spellStart"/>
      <w:r w:rsidRPr="00AF759B">
        <w:t>Teouma</w:t>
      </w:r>
      <w:proofErr w:type="spellEnd"/>
      <w:r w:rsidRPr="00AF759B">
        <w:t xml:space="preserve"> Basin and should therefore be interpreted as a relative indicator of the interaction between precipitation inputs and atmospheric water losses.</w:t>
      </w:r>
    </w:p>
    <w:p w14:paraId="6422C5CE" w14:textId="7AFD919F" w:rsidR="00AF759B" w:rsidRPr="00AF759B" w:rsidRDefault="00AF759B" w:rsidP="00AF759B">
      <w:pPr>
        <w:pStyle w:val="BodyText"/>
      </w:pPr>
      <w:r w:rsidRPr="00AF759B">
        <w:t xml:space="preserve">Within the </w:t>
      </w:r>
      <w:proofErr w:type="spellStart"/>
      <w:r w:rsidRPr="00AF759B">
        <w:t>Teouma</w:t>
      </w:r>
      <w:proofErr w:type="spellEnd"/>
      <w:r w:rsidRPr="00AF759B">
        <w:t xml:space="preserve"> Basin, monthly net water availability is positive for most of the year, reflecting the strong wet</w:t>
      </w:r>
      <w:r w:rsidRPr="00AF759B">
        <w:noBreakHyphen/>
        <w:t>season rainfall patterns typical of Efate. Wet</w:t>
      </w:r>
      <w:r w:rsidRPr="00AF759B">
        <w:noBreakHyphen/>
        <w:t>season months (typically October through April) frequently generate substantial surpluses as precipitation exceeds ETa by wide margins</w:t>
      </w:r>
      <w:r w:rsidR="001B05DA">
        <w:t>, such as in</w:t>
      </w:r>
      <w:r w:rsidR="00A82D26">
        <w:t xml:space="preserve"> March 2024 with 728 mm</w:t>
      </w:r>
      <w:r w:rsidRPr="00AF759B">
        <w:t>. During these months, surpluses may reach several hundred millimeters, contributing to high surface runoff and groundwater recharge. In contrast, negative values occasionally occur during the drier months (May through September), when reduced rainfall allows ETa to exceed precipitation</w:t>
      </w:r>
      <w:r w:rsidR="00E10274">
        <w:t>, such as in years 2015, 2017, 2019 and 2024</w:t>
      </w:r>
      <w:r w:rsidRPr="00AF759B">
        <w:t>. These deficits highlight periods when the basin becomes more reliant on stored surface water and groundwater.</w:t>
      </w:r>
    </w:p>
    <w:p w14:paraId="565BBBDD" w14:textId="4FAEC1E5" w:rsidR="00A031A3" w:rsidRDefault="00E70A71" w:rsidP="001B05DA">
      <w:pPr>
        <w:pStyle w:val="BodyText"/>
        <w:ind w:firstLine="0"/>
      </w:pPr>
      <w:r>
        <w:rPr>
          <w:noProof/>
        </w:rPr>
        <w:lastRenderedPageBreak/>
        <w:drawing>
          <wp:inline distT="0" distB="0" distL="0" distR="0" wp14:anchorId="7E5150B8" wp14:editId="2A0B0858">
            <wp:extent cx="5943600" cy="3616657"/>
            <wp:effectExtent l="0" t="0" r="0" b="3175"/>
            <wp:docPr id="1827791654" name="Chart 1">
              <a:extLst xmlns:a="http://schemas.openxmlformats.org/drawingml/2006/main">
                <a:ext uri="{FF2B5EF4-FFF2-40B4-BE49-F238E27FC236}">
                  <a16:creationId xmlns:a16="http://schemas.microsoft.com/office/drawing/2014/main" id="{C5A80299-D57A-4CB5-9D61-CF5F727CBB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842FBA8" w14:textId="7134E541" w:rsidR="00A031A3" w:rsidRPr="00121C43" w:rsidRDefault="00A031A3" w:rsidP="00A031A3">
      <w:pPr>
        <w:pStyle w:val="Caption"/>
        <w:rPr>
          <w:rFonts w:ascii="Arial Narrow" w:hAnsi="Arial Narrow"/>
        </w:rPr>
      </w:pPr>
      <w:bookmarkStart w:id="82" w:name="_Ref227311172"/>
      <w:bookmarkStart w:id="83" w:name="_Toc228285674"/>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3A68AA">
        <w:rPr>
          <w:rFonts w:ascii="Arial Narrow" w:hAnsi="Arial Narrow"/>
          <w:noProof/>
        </w:rPr>
        <w:t>15</w:t>
      </w:r>
      <w:r w:rsidRPr="00121C43">
        <w:rPr>
          <w:rFonts w:ascii="Arial Narrow" w:hAnsi="Arial Narrow"/>
        </w:rPr>
        <w:fldChar w:fldCharType="end"/>
      </w:r>
      <w:bookmarkEnd w:id="82"/>
      <w:r w:rsidRPr="00121C43">
        <w:rPr>
          <w:rFonts w:ascii="Arial Narrow" w:hAnsi="Arial Narrow"/>
        </w:rPr>
        <w:t>. Monthly net water availability for years 2012 - 2025 in mm.</w:t>
      </w:r>
      <w:bookmarkEnd w:id="83"/>
    </w:p>
    <w:p w14:paraId="5CBD24DC" w14:textId="77777777" w:rsidR="00A031A3" w:rsidRPr="00AF309D" w:rsidRDefault="00A031A3" w:rsidP="00A031A3">
      <w:pPr>
        <w:pStyle w:val="BodyText"/>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12FA0373" w14:textId="4924A9AA" w:rsidR="00E27620" w:rsidRPr="00E27620" w:rsidRDefault="00BF18E5" w:rsidP="00E27620">
      <w:pPr>
        <w:pStyle w:val="BodyText"/>
      </w:pPr>
      <w:r w:rsidRPr="00BF18E5">
        <w:t xml:space="preserve">At the annual scale, </w:t>
      </w:r>
      <w:proofErr w:type="spellStart"/>
      <w:r w:rsidRPr="00BF18E5">
        <w:t>Teouma</w:t>
      </w:r>
      <w:proofErr w:type="spellEnd"/>
      <w:r w:rsidRPr="00BF18E5">
        <w:t xml:space="preserve"> Basin net water availability remains consistently positive, with year</w:t>
      </w:r>
      <w:r w:rsidRPr="00BF18E5">
        <w:noBreakHyphen/>
        <w:t>to</w:t>
      </w:r>
      <w:r w:rsidRPr="00BF18E5">
        <w:noBreakHyphen/>
        <w:t xml:space="preserve">year variability largely controlled by shifts in seasonal precipitation rather than changes in </w:t>
      </w:r>
      <w:proofErr w:type="spellStart"/>
      <w:r w:rsidRPr="00BF18E5">
        <w:t>ETa</w:t>
      </w:r>
      <w:proofErr w:type="spellEnd"/>
      <w:r w:rsidRPr="00BF18E5">
        <w:t xml:space="preserve"> (</w:t>
      </w:r>
      <w:r w:rsidR="00FF2309">
        <w:fldChar w:fldCharType="begin"/>
      </w:r>
      <w:r w:rsidR="00FF2309">
        <w:instrText xml:space="preserve"> REF _Ref227672863 \h </w:instrText>
      </w:r>
      <w:r w:rsidR="00FF2309">
        <w:fldChar w:fldCharType="separate"/>
      </w:r>
      <w:r w:rsidR="00FF2309" w:rsidRPr="00121C43">
        <w:rPr>
          <w:rFonts w:ascii="Arial Narrow" w:hAnsi="Arial Narrow"/>
        </w:rPr>
        <w:t xml:space="preserve">Figure </w:t>
      </w:r>
      <w:r w:rsidR="00FF2309">
        <w:rPr>
          <w:rFonts w:ascii="Arial Narrow" w:hAnsi="Arial Narrow"/>
          <w:noProof/>
        </w:rPr>
        <w:t>16</w:t>
      </w:r>
      <w:r w:rsidR="00FF2309">
        <w:fldChar w:fldCharType="end"/>
      </w:r>
      <w:r w:rsidRPr="00BF18E5">
        <w:t xml:space="preserve">). </w:t>
      </w:r>
      <w:r w:rsidR="00AC2F8A">
        <w:t>It</w:t>
      </w:r>
      <w:r w:rsidR="00A031A3" w:rsidRPr="00AF1B24">
        <w:t xml:space="preserve"> ranges from a low of </w:t>
      </w:r>
      <w:r w:rsidR="008D104A">
        <w:t>347</w:t>
      </w:r>
      <w:r w:rsidR="00A031A3" w:rsidRPr="00AF1B24">
        <w:t xml:space="preserve"> mm in 201</w:t>
      </w:r>
      <w:r w:rsidR="00AC2F8A">
        <w:t>9</w:t>
      </w:r>
      <w:r w:rsidR="00A031A3" w:rsidRPr="00AF1B24">
        <w:t xml:space="preserve"> to a high of approximately </w:t>
      </w:r>
      <w:r w:rsidR="005852A9">
        <w:t>2959</w:t>
      </w:r>
      <w:r w:rsidR="00A031A3" w:rsidRPr="00AF1B24">
        <w:t xml:space="preserve"> mm in 2022. </w:t>
      </w:r>
      <w:r w:rsidR="00E27620" w:rsidRPr="00E27620">
        <w:t>Years with strong wet</w:t>
      </w:r>
      <w:r w:rsidR="00E27620" w:rsidRPr="00E27620">
        <w:noBreakHyphen/>
        <w:t>season activity</w:t>
      </w:r>
      <w:r w:rsidR="00E27620">
        <w:t xml:space="preserve">, </w:t>
      </w:r>
      <w:r w:rsidR="00E27620" w:rsidRPr="00E27620">
        <w:t xml:space="preserve">often associated with periods of enhanced </w:t>
      </w:r>
      <w:r w:rsidR="00E27620">
        <w:t>SPCZ</w:t>
      </w:r>
      <w:r w:rsidR="00E27620" w:rsidRPr="00E27620">
        <w:t xml:space="preserve"> alignment or tropical disturbances</w:t>
      </w:r>
      <w:r w:rsidR="00E27620">
        <w:t xml:space="preserve">, </w:t>
      </w:r>
      <w:r w:rsidR="00E27620" w:rsidRPr="00E27620">
        <w:t>exhibit higher annual surpluses, whereas years influenced by regional drought or El Niño conditions show reduced totals. Across the most recent decade, annual net water availability remains within a moderate range, indicating a dependable hydrologic surplus for the basin.</w:t>
      </w:r>
    </w:p>
    <w:p w14:paraId="1B1A96C9" w14:textId="308F3CC3" w:rsidR="00A031A3" w:rsidRDefault="00BA4E30" w:rsidP="00BA4E30">
      <w:pPr>
        <w:pStyle w:val="BodyText"/>
        <w:ind w:firstLine="0"/>
      </w:pPr>
      <w:r>
        <w:rPr>
          <w:noProof/>
        </w:rPr>
        <w:lastRenderedPageBreak/>
        <w:drawing>
          <wp:inline distT="0" distB="0" distL="0" distR="0" wp14:anchorId="2D2D983E" wp14:editId="7591D61E">
            <wp:extent cx="5943600" cy="3712191"/>
            <wp:effectExtent l="0" t="0" r="0" b="3175"/>
            <wp:docPr id="1008985102" name="Chart 1">
              <a:extLst xmlns:a="http://schemas.openxmlformats.org/drawingml/2006/main">
                <a:ext uri="{FF2B5EF4-FFF2-40B4-BE49-F238E27FC236}">
                  <a16:creationId xmlns:a16="http://schemas.microsoft.com/office/drawing/2014/main" id="{4625AA1F-D8C5-44AB-8206-BEEBD1CB4D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61762ED" w14:textId="45172AED" w:rsidR="00A031A3" w:rsidRPr="00121C43" w:rsidRDefault="00A031A3" w:rsidP="00A031A3">
      <w:pPr>
        <w:pStyle w:val="Caption"/>
        <w:rPr>
          <w:rFonts w:ascii="Arial Narrow" w:hAnsi="Arial Narrow"/>
        </w:rPr>
      </w:pPr>
      <w:bookmarkStart w:id="84" w:name="_Ref227672863"/>
      <w:bookmarkStart w:id="85" w:name="_Toc228285675"/>
      <w:r w:rsidRPr="00121C43">
        <w:rPr>
          <w:rFonts w:ascii="Arial Narrow" w:hAnsi="Arial Narrow"/>
        </w:rPr>
        <w:t xml:space="preserve">Figure </w:t>
      </w:r>
      <w:r w:rsidRPr="00121C43">
        <w:rPr>
          <w:rFonts w:ascii="Arial Narrow" w:hAnsi="Arial Narrow"/>
        </w:rPr>
        <w:fldChar w:fldCharType="begin"/>
      </w:r>
      <w:r w:rsidRPr="00121C43">
        <w:rPr>
          <w:rFonts w:ascii="Arial Narrow" w:hAnsi="Arial Narrow"/>
        </w:rPr>
        <w:instrText xml:space="preserve"> SEQ Figure \* ARABIC </w:instrText>
      </w:r>
      <w:r w:rsidRPr="00121C43">
        <w:rPr>
          <w:rFonts w:ascii="Arial Narrow" w:hAnsi="Arial Narrow"/>
        </w:rPr>
        <w:fldChar w:fldCharType="separate"/>
      </w:r>
      <w:r w:rsidR="003A68AA">
        <w:rPr>
          <w:rFonts w:ascii="Arial Narrow" w:hAnsi="Arial Narrow"/>
          <w:noProof/>
        </w:rPr>
        <w:t>16</w:t>
      </w:r>
      <w:r w:rsidRPr="00121C43">
        <w:rPr>
          <w:rFonts w:ascii="Arial Narrow" w:hAnsi="Arial Narrow"/>
        </w:rPr>
        <w:fldChar w:fldCharType="end"/>
      </w:r>
      <w:bookmarkEnd w:id="84"/>
      <w:r w:rsidRPr="00121C43">
        <w:rPr>
          <w:rFonts w:ascii="Arial Narrow" w:hAnsi="Arial Narrow"/>
        </w:rPr>
        <w:t>. Net water availability per year in mm.</w:t>
      </w:r>
      <w:bookmarkEnd w:id="85"/>
    </w:p>
    <w:p w14:paraId="2A3B09FF" w14:textId="77777777" w:rsidR="00A031A3" w:rsidRDefault="00A031A3" w:rsidP="00A031A3">
      <w:pPr>
        <w:pStyle w:val="BodyText"/>
        <w:ind w:left="720" w:firstLine="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7071D2EC" w14:textId="77777777" w:rsidR="00D27AE3" w:rsidRPr="00D27AE3" w:rsidRDefault="00D27AE3" w:rsidP="00D27AE3">
      <w:pPr>
        <w:pStyle w:val="BodyText"/>
      </w:pPr>
      <w:r w:rsidRPr="00D27AE3">
        <w:t>Overall, the combination of substantial wet</w:t>
      </w:r>
      <w:r w:rsidRPr="00D27AE3">
        <w:noBreakHyphen/>
        <w:t xml:space="preserve">season surpluses and the relative stability of ETa </w:t>
      </w:r>
      <w:proofErr w:type="gramStart"/>
      <w:r w:rsidRPr="00D27AE3">
        <w:t>supports</w:t>
      </w:r>
      <w:proofErr w:type="gramEnd"/>
      <w:r w:rsidRPr="00D27AE3">
        <w:t xml:space="preserve"> reliable freshwater availability for the </w:t>
      </w:r>
      <w:proofErr w:type="spellStart"/>
      <w:r w:rsidRPr="00D27AE3">
        <w:t>Teouma</w:t>
      </w:r>
      <w:proofErr w:type="spellEnd"/>
      <w:r w:rsidRPr="00D27AE3">
        <w:t xml:space="preserve"> Basin. However, periods of negative monthly water balance during the dry season underscore the importance of monitoring short</w:t>
      </w:r>
      <w:r w:rsidRPr="00D27AE3">
        <w:noBreakHyphen/>
        <w:t>term hydrologic deficits, ensuring adequate storage reserves, and preparing for increased turbidity, enhanced runoff, or flood</w:t>
      </w:r>
      <w:r w:rsidRPr="00D27AE3">
        <w:noBreakHyphen/>
        <w:t>related impacts during intense wet</w:t>
      </w:r>
      <w:r w:rsidRPr="00D27AE3">
        <w:noBreakHyphen/>
        <w:t>season rainfall events.</w:t>
      </w:r>
    </w:p>
    <w:p w14:paraId="07A50991" w14:textId="77777777" w:rsidR="00A031A3" w:rsidRDefault="00A031A3" w:rsidP="00A031A3">
      <w:pPr>
        <w:pStyle w:val="Head3"/>
      </w:pPr>
      <w:bookmarkStart w:id="86" w:name="_Toc227674138"/>
      <w:r>
        <w:t>Seismicity</w:t>
      </w:r>
      <w:bookmarkEnd w:id="86"/>
    </w:p>
    <w:p w14:paraId="52EA2E61" w14:textId="331127E7" w:rsidR="009D5624" w:rsidRPr="009D5624" w:rsidRDefault="009D5624" w:rsidP="009D5624">
      <w:pPr>
        <w:pStyle w:val="BodyText"/>
      </w:pPr>
      <w:r>
        <w:t xml:space="preserve">The Mele, La Colle, Tagabe, and Teouma basins share the same tectonic and seismic setting described for Port Vila and the broader Island of Efate. They are situated within a highly </w:t>
      </w:r>
      <w:r>
        <w:lastRenderedPageBreak/>
        <w:t xml:space="preserve">active subduction zone where the Australian Plate descends beneath the New Hebrides microplate, producing frequent moderate to large earthquakes across a wide depth range, occasional strong ground shaking, aftershock sequences, and localized tsunami potential. Seismic hazards in all four basins are therefore governed by the same </w:t>
      </w:r>
      <w:proofErr w:type="gramStart"/>
      <w:r>
        <w:t>subduction</w:t>
      </w:r>
      <w:r w:rsidR="00B147D5">
        <w:t xml:space="preserve"> </w:t>
      </w:r>
      <w:r>
        <w:t>related</w:t>
      </w:r>
      <w:proofErr w:type="gramEnd"/>
      <w:r>
        <w:t xml:space="preserve"> processes and associated risks observed for Port Vila.</w:t>
      </w:r>
      <w:r w:rsidR="56BB2596">
        <w:t xml:space="preserve"> </w:t>
      </w:r>
      <w:r w:rsidR="186C2393">
        <w:t>A M 7.3 earthquake occurred on 30 March 2026 52 km ENE of Luganville.</w:t>
      </w:r>
    </w:p>
    <w:p w14:paraId="3A8E0606" w14:textId="77777777" w:rsidR="00290A48" w:rsidRDefault="00290A48" w:rsidP="00216327">
      <w:pPr>
        <w:pStyle w:val="BodyText"/>
      </w:pPr>
    </w:p>
    <w:p w14:paraId="6EBF9003" w14:textId="77777777" w:rsidR="000A6366" w:rsidRDefault="00772210" w:rsidP="00EF7D1B">
      <w:pPr>
        <w:pStyle w:val="Head1"/>
      </w:pPr>
      <w:bookmarkStart w:id="87" w:name="_Toc227674139"/>
      <w:r>
        <w:t>Discussion</w:t>
      </w:r>
      <w:bookmarkEnd w:id="87"/>
    </w:p>
    <w:p w14:paraId="26FF2277" w14:textId="5C2722DC" w:rsidR="008B4EDB" w:rsidRDefault="001239AF" w:rsidP="008832FD">
      <w:pPr>
        <w:ind w:firstLine="720"/>
      </w:pPr>
      <w:r w:rsidRPr="001239AF">
        <w:t>Water</w:t>
      </w:r>
      <w:r w:rsidRPr="001239AF">
        <w:noBreakHyphen/>
        <w:t>balance results for the Island of Efate further show a hydrologic system strongly driven by distinct wet</w:t>
      </w:r>
      <w:r w:rsidRPr="001239AF">
        <w:noBreakHyphen/>
        <w:t xml:space="preserve"> and dry</w:t>
      </w:r>
      <w:r w:rsidRPr="001239AF">
        <w:noBreakHyphen/>
        <w:t>season patterns. Periods of substantial surplus—such as those observed in March 2024—demonstrate the island’s capacity to generate high runoff and robust aquifer recharge, supporting reliable freshwater availability during times of abundant rainfall.</w:t>
      </w:r>
      <w:r w:rsidR="008832FD">
        <w:t xml:space="preserve"> </w:t>
      </w:r>
      <w:r w:rsidR="008B4EDB">
        <w:t>In contrast, negative water balance values emerge during the dry-season months, revealing intervals of vulnerability when evapotranspiration exceeds rainfall and the island must rely more heavily on stored water. While these deficits are generally brief, they reinforce the necessity for strategic management of water reserves and vigilant monitoring of hydrologic stress, especially as episodes of climate variability or regional drought conditions can intensify these challenges.</w:t>
      </w:r>
    </w:p>
    <w:p w14:paraId="24D9FBA9" w14:textId="77777777" w:rsidR="008B4EDB" w:rsidRDefault="008B4EDB" w:rsidP="008832FD">
      <w:pPr>
        <w:ind w:firstLine="720"/>
      </w:pPr>
      <w:r>
        <w:t xml:space="preserve">At the annual scale, consistently positive net water availability—accompanied by moderate year-to-year variability—indicates that Efate enjoys a dependable hydrologic surplus overall. This stability is largely a result of robust seasonal precipitation patterns and relatively steady evapotranspiration rates. Yet, years marked by regional drought or El Niño events </w:t>
      </w:r>
      <w:r>
        <w:lastRenderedPageBreak/>
        <w:t>demonstrate decreased surpluses, emphasizing the importance of understanding large-scale climate influences on the island’s water balance.</w:t>
      </w:r>
    </w:p>
    <w:p w14:paraId="5998405C" w14:textId="4D899078" w:rsidR="008B4EDB" w:rsidRDefault="008B4EDB" w:rsidP="008832FD">
      <w:pPr>
        <w:ind w:firstLine="720"/>
      </w:pPr>
      <w:r>
        <w:t xml:space="preserve">Importantly, the data presented here can help water managers across Efate better understand, predict, and adapt to water variability. By analyzing trends in </w:t>
      </w:r>
      <w:r w:rsidR="00A9567F">
        <w:t xml:space="preserve">precipitation, evapotranspiration, and the </w:t>
      </w:r>
      <w:r>
        <w:t>water balance</w:t>
      </w:r>
      <w:r w:rsidR="005A79F7">
        <w:t xml:space="preserve">, </w:t>
      </w:r>
      <w:r>
        <w:t>both in surplus and deficit periods</w:t>
      </w:r>
      <w:r w:rsidR="005A79F7">
        <w:t xml:space="preserve">, </w:t>
      </w:r>
      <w:r>
        <w:t>resource managers can implement strategies to optimize storage, mitigate flood impacts during wet-season extremes, and address shortages during dry spells. Ongoing monitoring and the integration of climate forecasts will further strengthen Efate’s resilience to hydrologic fluctuations and support sustainable water resource management.</w:t>
      </w:r>
    </w:p>
    <w:p w14:paraId="1F7BC746" w14:textId="35CA260E" w:rsidR="2550410F" w:rsidRDefault="2550410F" w:rsidP="52D82D7B">
      <w:pPr>
        <w:ind w:firstLine="720"/>
      </w:pPr>
      <w:r>
        <w:t xml:space="preserve">The seismicity of the Mele, La Colle, Tagabe, and Teouma basins reflects the same tectonic forces that shape Port Vila and Efate as a whole. Situated along an active subduction zone where the Australian Plate descends beneath the New Hebrides microplate, these basins are subject to frequent moderate to large earthquakes, strong ground shaking, and occasional tsunami hazards. This shared </w:t>
      </w:r>
      <w:proofErr w:type="gramStart"/>
      <w:r>
        <w:t>geologic</w:t>
      </w:r>
      <w:proofErr w:type="gramEnd"/>
      <w:r>
        <w:t xml:space="preserve"> context highlights the need for coordinated, islandwide seismic preparedness and risk</w:t>
      </w:r>
      <w:r w:rsidR="005A79F7">
        <w:t xml:space="preserve"> </w:t>
      </w:r>
      <w:r>
        <w:t xml:space="preserve">reduction strategies, as all basins face similar </w:t>
      </w:r>
      <w:r w:rsidR="005A79F7">
        <w:t>subduction-related</w:t>
      </w:r>
      <w:r>
        <w:t xml:space="preserve"> threats.</w:t>
      </w:r>
    </w:p>
    <w:p w14:paraId="3915F6D9" w14:textId="5CFDF959" w:rsidR="52D82D7B" w:rsidRDefault="52D82D7B" w:rsidP="52D82D7B">
      <w:pPr>
        <w:ind w:firstLine="720"/>
      </w:pPr>
    </w:p>
    <w:p w14:paraId="7A4E3742" w14:textId="77777777" w:rsidR="00216327" w:rsidRDefault="00216327" w:rsidP="00216327">
      <w:pPr>
        <w:pStyle w:val="Head1"/>
      </w:pPr>
      <w:bookmarkStart w:id="88" w:name="_Toc227674140"/>
      <w:r>
        <w:t>Conclusion</w:t>
      </w:r>
      <w:bookmarkEnd w:id="88"/>
    </w:p>
    <w:p w14:paraId="7FA5DADE" w14:textId="093AAF22" w:rsidR="00CA402A" w:rsidRPr="009E1F03" w:rsidRDefault="005A4FB2" w:rsidP="008832FD">
      <w:pPr>
        <w:ind w:firstLine="720"/>
        <w:rPr>
          <w:rFonts w:eastAsiaTheme="minorEastAsia"/>
        </w:rPr>
      </w:pPr>
      <w:r>
        <w:t xml:space="preserve">The analysis of water balance and seismicity across Efate and its basins highlights the interplay of hydrologic stability and natural hazards in shaping regional water resource management. While substantial wet-season surpluses and consistent annual net water availability support reliable freshwater supplies, periods of deficit during the dry season and the influence of </w:t>
      </w:r>
      <w:r>
        <w:lastRenderedPageBreak/>
        <w:t>large-scale climate events, such as El Niño, underscore the need for adaptive strategies and ongoing monitoring. Seismic hazards, governed by active subduction processes, further emphasize the importance of preparedness and resilience in the face of environmental variability. By leveraging hydrologic data, climate forecasts, and risk assessments, water managers can optimize storage, mitigate impacts, and ensure sustainable access to water resources for the communities of Efate and similar Pacific islands. Continued investment in monitoring and management will be essential to address future challenges and safeguard the region’s water security.</w:t>
      </w:r>
    </w:p>
    <w:p w14:paraId="3A1FCCB1" w14:textId="77777777" w:rsidR="00DA6B7A" w:rsidRDefault="00DA6B7A" w:rsidP="00DA6B7A">
      <w:pPr>
        <w:pStyle w:val="RefHeadBack"/>
      </w:pPr>
      <w:bookmarkStart w:id="89" w:name="_Toc507583996"/>
      <w:bookmarkStart w:id="90" w:name="_Toc507584050"/>
      <w:bookmarkStart w:id="91" w:name="_Toc531073723"/>
      <w:bookmarkStart w:id="92" w:name="_Toc227674141"/>
      <w:r>
        <w:t>References Cited</w:t>
      </w:r>
      <w:bookmarkEnd w:id="89"/>
      <w:bookmarkEnd w:id="90"/>
      <w:bookmarkEnd w:id="91"/>
      <w:bookmarkEnd w:id="92"/>
    </w:p>
    <w:bookmarkEnd w:id="3"/>
    <w:bookmarkEnd w:id="4"/>
    <w:p w14:paraId="6F75226B" w14:textId="77777777" w:rsidR="00941A7F" w:rsidRDefault="00941A7F" w:rsidP="00941A7F">
      <w:pPr>
        <w:pStyle w:val="Reference"/>
      </w:pPr>
      <w:r>
        <w:t xml:space="preserve">ADB, 1965, </w:t>
      </w:r>
      <w:r w:rsidRPr="007768DE">
        <w:t xml:space="preserve">Agreement establishing the Asian Development Bank signed at Manila, Dec. 4, 1965; entered into force Aug. 22, 1966, United Nations Treaty Series, vol. 608, p. 380. </w:t>
      </w:r>
      <w:r>
        <w:t xml:space="preserve">Available at: </w:t>
      </w:r>
      <w:hyperlink r:id="rId27" w:history="1">
        <w:r w:rsidRPr="00784DB2">
          <w:rPr>
            <w:rStyle w:val="Hyperlink"/>
          </w:rPr>
          <w:t>Agreement Establishing the Asian Development Bank (ADB Charter)</w:t>
        </w:r>
      </w:hyperlink>
      <w:r>
        <w:t>. Accessed 29 January 2026.</w:t>
      </w:r>
    </w:p>
    <w:p w14:paraId="7696AB86" w14:textId="77777777" w:rsidR="006A6BF0" w:rsidRDefault="006A6BF0" w:rsidP="006A6BF0">
      <w:pPr>
        <w:pStyle w:val="Reference"/>
      </w:pPr>
      <w:r w:rsidRPr="00805D4E">
        <w:t xml:space="preserve">Baillard, C., Crawford, W.C., </w:t>
      </w:r>
      <w:proofErr w:type="spellStart"/>
      <w:r w:rsidRPr="00805D4E">
        <w:t>Ballu</w:t>
      </w:r>
      <w:proofErr w:type="spellEnd"/>
      <w:r w:rsidRPr="00805D4E">
        <w:t xml:space="preserve">, V., Régnier, M., Pelletier, B., and </w:t>
      </w:r>
      <w:proofErr w:type="spellStart"/>
      <w:r w:rsidRPr="00805D4E">
        <w:t>Garaebiti</w:t>
      </w:r>
      <w:proofErr w:type="spellEnd"/>
      <w:r w:rsidRPr="00805D4E">
        <w:t xml:space="preserve">, E., 2015, Seismicity and shallow slab geometry in the central Vanuatu subduction zone: </w:t>
      </w:r>
      <w:r w:rsidRPr="00805D4E">
        <w:rPr>
          <w:i/>
          <w:iCs/>
        </w:rPr>
        <w:t>Journal of Geophysical Research: Solid Earth</w:t>
      </w:r>
      <w:r w:rsidRPr="00805D4E">
        <w:t>, v. 120, p. 5606–5623, https://doi.org/10.1002/2014JB011853.</w:t>
      </w:r>
    </w:p>
    <w:p w14:paraId="0AF94A62" w14:textId="77777777" w:rsidR="006A6BF0" w:rsidRDefault="006A6BF0" w:rsidP="006A6BF0">
      <w:pPr>
        <w:pStyle w:val="Reference"/>
      </w:pPr>
      <w:r w:rsidRPr="00E04932">
        <w:t>Bani, P., and Esrom, D., 1993, Wetlands of Vanuatu: Vanuatu Environment Unit, 65 p.</w:t>
      </w:r>
    </w:p>
    <w:p w14:paraId="292909DF" w14:textId="77777777" w:rsidR="00BF1BBD" w:rsidRPr="00805D4E" w:rsidRDefault="00BF1BBD" w:rsidP="00BF1BBD">
      <w:pPr>
        <w:pStyle w:val="Reference"/>
      </w:pPr>
      <w:r w:rsidRPr="00805D4E">
        <w:t xml:space="preserve">Bhatt, U., and </w:t>
      </w:r>
      <w:proofErr w:type="spellStart"/>
      <w:r w:rsidRPr="00805D4E">
        <w:t>Biswakarma</w:t>
      </w:r>
      <w:proofErr w:type="spellEnd"/>
      <w:r w:rsidRPr="00805D4E">
        <w:t>, P., 2025, Co</w:t>
      </w:r>
      <w:r w:rsidRPr="00805D4E">
        <w:noBreakHyphen/>
        <w:t xml:space="preserve">seismic surface deformation and aftershock analysis of the M 7.3, 17 Dec 2024 earthquake near Port Vila, Efate Island, Vanuatu: </w:t>
      </w:r>
      <w:r w:rsidRPr="00805D4E">
        <w:rPr>
          <w:i/>
          <w:iCs/>
        </w:rPr>
        <w:t>Research Square</w:t>
      </w:r>
      <w:r w:rsidRPr="00805D4E">
        <w:t xml:space="preserve"> preprint, https://doi.org/10.21203/rs.3.rs-7988784/v1.</w:t>
      </w:r>
    </w:p>
    <w:p w14:paraId="7E554AF1" w14:textId="77777777" w:rsidR="00BF1BBD" w:rsidRPr="00E04932" w:rsidRDefault="00BF1BBD" w:rsidP="006A6BF0">
      <w:pPr>
        <w:pStyle w:val="Reference"/>
      </w:pPr>
    </w:p>
    <w:p w14:paraId="22203AF2" w14:textId="1E70DAC1" w:rsidR="00E04932" w:rsidRDefault="00E04932" w:rsidP="00E04932">
      <w:pPr>
        <w:pStyle w:val="Reference"/>
      </w:pPr>
      <w:r w:rsidRPr="00E04932">
        <w:lastRenderedPageBreak/>
        <w:t xml:space="preserve">Brown, J.R., </w:t>
      </w:r>
      <w:proofErr w:type="spellStart"/>
      <w:r w:rsidRPr="00E04932">
        <w:t>Lengaigne</w:t>
      </w:r>
      <w:proofErr w:type="spellEnd"/>
      <w:r w:rsidRPr="00E04932">
        <w:t xml:space="preserve">, M., </w:t>
      </w:r>
      <w:proofErr w:type="spellStart"/>
      <w:r w:rsidRPr="00E04932">
        <w:t>Dutheil</w:t>
      </w:r>
      <w:proofErr w:type="spellEnd"/>
      <w:r w:rsidRPr="00E04932">
        <w:t xml:space="preserve">, C., Lindzen, R.S., Zhang, X., &amp; Leloup, J., 2020, South Pacific Convergence Zone dynamics and variability: </w:t>
      </w:r>
      <w:r w:rsidRPr="00E04932">
        <w:rPr>
          <w:i/>
          <w:iCs/>
        </w:rPr>
        <w:t>Nature Reviews Earth &amp; Environment</w:t>
      </w:r>
      <w:r w:rsidRPr="00E04932">
        <w:t xml:space="preserve">, v. 1, p. 215–229, </w:t>
      </w:r>
      <w:hyperlink r:id="rId28" w:history="1">
        <w:r w:rsidR="006A6BF0" w:rsidRPr="00B869ED">
          <w:rPr>
            <w:rStyle w:val="Hyperlink"/>
          </w:rPr>
          <w:t>https://doi.org/10.1038/s43017-020-0078-2</w:t>
        </w:r>
      </w:hyperlink>
      <w:r w:rsidRPr="00E04932">
        <w:t>.</w:t>
      </w:r>
    </w:p>
    <w:p w14:paraId="637D1F81" w14:textId="77777777" w:rsidR="006A6BF0" w:rsidRPr="00463E35" w:rsidRDefault="006A6BF0" w:rsidP="006A6BF0">
      <w:pPr>
        <w:pStyle w:val="Reference"/>
      </w:pPr>
      <w:r w:rsidRPr="00463E35">
        <w:t xml:space="preserve">DeJonge, K.C., Allen, R.G., Kilic, A., Thorp, K.R., Kukal, M., Marek, G., Altenhofen, J., Amatya, D.M., </w:t>
      </w:r>
      <w:proofErr w:type="spellStart"/>
      <w:r w:rsidRPr="00463E35">
        <w:t>Blankenau</w:t>
      </w:r>
      <w:proofErr w:type="spellEnd"/>
      <w:r w:rsidRPr="00463E35">
        <w:t xml:space="preserve">, P., Datta, S., Grabow, G., Hashem, A., </w:t>
      </w:r>
      <w:proofErr w:type="spellStart"/>
      <w:r w:rsidRPr="00463E35">
        <w:t>Kisekka</w:t>
      </w:r>
      <w:proofErr w:type="spellEnd"/>
      <w:r w:rsidRPr="00463E35">
        <w:t xml:space="preserve">, I., Kjaersgaard, J., Marek, T., Peters, T., Porter, D., Reba, M., Rudnick, D., Senay, G., Sharma, V., Sridhar, V., Sun, G., </w:t>
      </w:r>
      <w:proofErr w:type="spellStart"/>
      <w:r w:rsidRPr="00463E35">
        <w:t>Taghvaeian</w:t>
      </w:r>
      <w:proofErr w:type="spellEnd"/>
      <w:r w:rsidRPr="00463E35">
        <w:t xml:space="preserve">, S., Trezza, R., and Trout, T., 2025, </w:t>
      </w:r>
      <w:r w:rsidRPr="00463E35">
        <w:rPr>
          <w:i/>
          <w:iCs/>
        </w:rPr>
        <w:t>Evapotranspiration terminology and definitions</w:t>
      </w:r>
      <w:r w:rsidRPr="00463E35">
        <w:t>: U.S. Geological Survey Publication, accessed April 11, 2026, at https://www.usgs.gov/publications/evapotranspiration-terminology-and-definitions.</w:t>
      </w:r>
    </w:p>
    <w:p w14:paraId="46E8ABE5" w14:textId="77777777" w:rsidR="006A6BF0" w:rsidRPr="00805D4E" w:rsidRDefault="006A6BF0" w:rsidP="006A6BF0">
      <w:pPr>
        <w:pStyle w:val="Reference"/>
      </w:pPr>
      <w:r w:rsidRPr="00805D4E">
        <w:t xml:space="preserve">Foix, O., Crawford, W.C., Koulakov, I., Baillard, C., Régnier, M., Pelletier, B., and </w:t>
      </w:r>
      <w:proofErr w:type="spellStart"/>
      <w:r w:rsidRPr="00805D4E">
        <w:t>Garaebiti</w:t>
      </w:r>
      <w:proofErr w:type="spellEnd"/>
      <w:r w:rsidRPr="00805D4E">
        <w:t>, E., 2019, The 3</w:t>
      </w:r>
      <w:r w:rsidRPr="00805D4E">
        <w:noBreakHyphen/>
        <w:t xml:space="preserve">D velocity models and seismicity highlight forearc deformation due to subducting features (central Vanuatu): </w:t>
      </w:r>
      <w:r w:rsidRPr="00805D4E">
        <w:rPr>
          <w:i/>
          <w:iCs/>
        </w:rPr>
        <w:t>Journal of Geophysical Research: Solid Earth</w:t>
      </w:r>
      <w:r w:rsidRPr="00805D4E">
        <w:t>, v. 124, p. 5754–5769, https://doi.org/10.1029/2018JB016861.</w:t>
      </w:r>
    </w:p>
    <w:p w14:paraId="49821B4C" w14:textId="52A671C6" w:rsidR="00E04932" w:rsidRDefault="00E04932" w:rsidP="00E04932">
      <w:pPr>
        <w:pStyle w:val="Reference"/>
      </w:pPr>
      <w:r w:rsidRPr="00E04932">
        <w:t xml:space="preserve">Higgins, R.W., Anderson, K., Cobb, K.M., Conroy, J.L., &amp; Lynch-Stieglitz, J., 2020, A 1,300-year reconstruction of South Pacific Convergence Zone variability: </w:t>
      </w:r>
      <w:r w:rsidRPr="00E04932">
        <w:rPr>
          <w:i/>
          <w:iCs/>
        </w:rPr>
        <w:t>Geophysical Research Letters</w:t>
      </w:r>
      <w:r w:rsidRPr="00E04932">
        <w:t xml:space="preserve">, v. 47, e2020GL088238, </w:t>
      </w:r>
      <w:hyperlink r:id="rId29" w:history="1">
        <w:r w:rsidR="006A6BF0" w:rsidRPr="00B869ED">
          <w:rPr>
            <w:rStyle w:val="Hyperlink"/>
          </w:rPr>
          <w:t>https://doi.org/10.1029/2020GL088238</w:t>
        </w:r>
      </w:hyperlink>
      <w:r w:rsidRPr="00E04932">
        <w:t>.</w:t>
      </w:r>
    </w:p>
    <w:p w14:paraId="56AEC35F" w14:textId="77777777" w:rsidR="006A6BF0" w:rsidRDefault="006A6BF0" w:rsidP="006A6BF0">
      <w:pPr>
        <w:pStyle w:val="Reference"/>
      </w:pPr>
      <w:r w:rsidRPr="00650225">
        <w:t>Huffman, G.J., E. F. Stocker, D. T. Bolvin, E. J. Nelkin, and J. Tan</w:t>
      </w:r>
      <w:r>
        <w:t xml:space="preserve">, </w:t>
      </w:r>
      <w:r w:rsidRPr="00650225">
        <w:t xml:space="preserve">2019, </w:t>
      </w:r>
      <w:r w:rsidRPr="00650225">
        <w:rPr>
          <w:i/>
          <w:iCs/>
        </w:rPr>
        <w:t>GPM IMERG Final Precipitation L3 1 Day 0.1°×0.1° V07</w:t>
      </w:r>
      <w:r w:rsidRPr="00650225">
        <w:t xml:space="preserve"> (GPM_3IMERGDF), Goddard Earth Sciences Data and Information Services Center (GES DISC), accessed April 10, 2026,</w:t>
      </w:r>
      <w:r>
        <w:t xml:space="preserve"> </w:t>
      </w:r>
      <w:hyperlink r:id="rId30" w:history="1">
        <w:r w:rsidRPr="00485571">
          <w:rPr>
            <w:rStyle w:val="Hyperlink"/>
          </w:rPr>
          <w:t>https://doi.org/10.5067/GPM/IMERGDF/DAY/07</w:t>
        </w:r>
      </w:hyperlink>
    </w:p>
    <w:p w14:paraId="6CCA0274" w14:textId="7A9431FA" w:rsidR="008769B6" w:rsidRDefault="008769B6" w:rsidP="006A6BF0">
      <w:pPr>
        <w:pStyle w:val="Reference"/>
        <w:rPr>
          <w:i/>
          <w:iCs/>
        </w:rPr>
      </w:pPr>
      <w:r w:rsidRPr="008769B6">
        <w:t xml:space="preserve">Sharan, A., Datta, B., Lal, A., and </w:t>
      </w:r>
      <w:proofErr w:type="spellStart"/>
      <w:r w:rsidRPr="008769B6">
        <w:t>Kotra</w:t>
      </w:r>
      <w:proofErr w:type="spellEnd"/>
      <w:r w:rsidRPr="008769B6">
        <w:t>, K.K., 2024, Management of saltwater intrusion using 3</w:t>
      </w:r>
      <w:r w:rsidRPr="008769B6">
        <w:noBreakHyphen/>
        <w:t xml:space="preserve">D numerical modelling: A first for the Pacific Island country of Vanuatu: </w:t>
      </w:r>
      <w:r w:rsidRPr="008769B6">
        <w:rPr>
          <w:i/>
          <w:iCs/>
        </w:rPr>
        <w:t xml:space="preserve">Environmental </w:t>
      </w:r>
    </w:p>
    <w:p w14:paraId="3BB7BAA0" w14:textId="77777777" w:rsidR="006A6BF0" w:rsidRPr="00056EE4" w:rsidRDefault="006A6BF0" w:rsidP="006A6BF0">
      <w:pPr>
        <w:pStyle w:val="Reference"/>
      </w:pPr>
      <w:r w:rsidRPr="00056EE4">
        <w:lastRenderedPageBreak/>
        <w:t>Senay, G.B., Kagone, S., and Velpuri, N.M., 2020, Operational global actual evapotranspiration using the SSEBop model—USGS data release: U.S. Geological Survey Data Release, DOI:10.5066/P9OUVUUI.</w:t>
      </w:r>
    </w:p>
    <w:p w14:paraId="2745BCF1" w14:textId="77777777" w:rsidR="002C1994" w:rsidRPr="00A85C17" w:rsidRDefault="002C1994" w:rsidP="002C1994">
      <w:pPr>
        <w:pStyle w:val="Reference"/>
      </w:pPr>
      <w:r w:rsidRPr="00A85C17">
        <w:t xml:space="preserve">Tribble, G.W., 2008, </w:t>
      </w:r>
      <w:r w:rsidRPr="00A85C17">
        <w:rPr>
          <w:i/>
          <w:iCs/>
        </w:rPr>
        <w:t>Ground water on tropical Pacific Islands—understanding a vital resource</w:t>
      </w:r>
      <w:r w:rsidRPr="00A85C17">
        <w:t>: U.S. Geological Survey Circular 1312, 35 p.</w:t>
      </w:r>
    </w:p>
    <w:p w14:paraId="5544A5B4" w14:textId="205D8AB5" w:rsidR="002C1994" w:rsidRDefault="002C1994" w:rsidP="002C1994">
      <w:pPr>
        <w:pStyle w:val="Reference"/>
      </w:pPr>
      <w:r w:rsidRPr="00101EAF">
        <w:t>USGS Data release</w:t>
      </w:r>
    </w:p>
    <w:p w14:paraId="64151BA8" w14:textId="77777777" w:rsidR="00805D4E" w:rsidRPr="00805D4E" w:rsidRDefault="00805D4E" w:rsidP="00805D4E">
      <w:pPr>
        <w:pStyle w:val="Reference"/>
      </w:pPr>
      <w:r w:rsidRPr="00805D4E">
        <w:t>Wikipedia contributors, 2026, 2024 Port Vila earthquake: Wikimedia Foundation, https://en.wikipedia.org/wiki/2024_Port_Vila_earthquake.</w:t>
      </w:r>
    </w:p>
    <w:p w14:paraId="01EAC9A0" w14:textId="77777777" w:rsidR="002C1994" w:rsidRPr="00272FE1" w:rsidRDefault="002C1994" w:rsidP="00E04932">
      <w:pPr>
        <w:pStyle w:val="Reference"/>
      </w:pPr>
    </w:p>
    <w:sectPr w:rsidR="002C1994" w:rsidRPr="00272FE1" w:rsidSect="003E3FFA">
      <w:footerReference w:type="defaul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79C1E" w14:textId="77777777" w:rsidR="00CD1911" w:rsidRDefault="00CD1911" w:rsidP="006E5BF4">
      <w:pPr>
        <w:spacing w:after="0" w:line="240" w:lineRule="auto"/>
      </w:pPr>
      <w:r>
        <w:separator/>
      </w:r>
    </w:p>
    <w:p w14:paraId="265D0989" w14:textId="77777777" w:rsidR="00CD1911" w:rsidRDefault="00CD1911"/>
    <w:p w14:paraId="5A43A70F" w14:textId="77777777" w:rsidR="00CD1911" w:rsidRDefault="00CD1911"/>
  </w:endnote>
  <w:endnote w:type="continuationSeparator" w:id="0">
    <w:p w14:paraId="16FE04B4" w14:textId="77777777" w:rsidR="00CD1911" w:rsidRDefault="00CD1911" w:rsidP="006E5BF4">
      <w:pPr>
        <w:spacing w:after="0" w:line="240" w:lineRule="auto"/>
      </w:pPr>
      <w:r>
        <w:continuationSeparator/>
      </w:r>
    </w:p>
    <w:p w14:paraId="2A073DF1" w14:textId="77777777" w:rsidR="00CD1911" w:rsidRDefault="00CD1911"/>
    <w:p w14:paraId="72E00424" w14:textId="77777777" w:rsidR="00CD1911" w:rsidRDefault="00CD1911"/>
  </w:endnote>
  <w:endnote w:type="continuationNotice" w:id="1">
    <w:p w14:paraId="38A1DEAF" w14:textId="77777777" w:rsidR="00CD1911" w:rsidRDefault="00CD19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altName w:val="Arial"/>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299DE" w14:textId="77777777" w:rsidR="00CD1911" w:rsidRDefault="00CD1911" w:rsidP="00B41E6F">
      <w:pPr>
        <w:spacing w:after="0" w:line="240" w:lineRule="auto"/>
      </w:pPr>
      <w:r>
        <w:separator/>
      </w:r>
    </w:p>
  </w:footnote>
  <w:footnote w:type="continuationSeparator" w:id="0">
    <w:p w14:paraId="58ACA5AB" w14:textId="77777777" w:rsidR="00CD1911" w:rsidRDefault="00CD1911" w:rsidP="006E5BF4">
      <w:pPr>
        <w:spacing w:after="0" w:line="240" w:lineRule="auto"/>
      </w:pPr>
      <w:r>
        <w:continuationSeparator/>
      </w:r>
    </w:p>
    <w:p w14:paraId="725C81E3" w14:textId="77777777" w:rsidR="00CD1911" w:rsidRDefault="00CD1911"/>
    <w:p w14:paraId="61EFC977" w14:textId="77777777" w:rsidR="00CD1911" w:rsidRDefault="00CD1911"/>
  </w:footnote>
  <w:footnote w:type="continuationNotice" w:id="1">
    <w:p w14:paraId="67856073" w14:textId="77777777" w:rsidR="00CD1911" w:rsidRDefault="00CD191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45364658">
    <w:abstractNumId w:val="1"/>
  </w:num>
  <w:num w:numId="2" w16cid:durableId="22992610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9"/>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4621"/>
    <w:rsid w:val="00006750"/>
    <w:rsid w:val="000076ED"/>
    <w:rsid w:val="00015131"/>
    <w:rsid w:val="0001753B"/>
    <w:rsid w:val="0001776F"/>
    <w:rsid w:val="0002042E"/>
    <w:rsid w:val="00020C71"/>
    <w:rsid w:val="0002415D"/>
    <w:rsid w:val="00030A5D"/>
    <w:rsid w:val="00033E32"/>
    <w:rsid w:val="00035A31"/>
    <w:rsid w:val="00037433"/>
    <w:rsid w:val="00037CC1"/>
    <w:rsid w:val="00041636"/>
    <w:rsid w:val="00041AAD"/>
    <w:rsid w:val="00041BA7"/>
    <w:rsid w:val="000454EC"/>
    <w:rsid w:val="00047EC2"/>
    <w:rsid w:val="0005440E"/>
    <w:rsid w:val="000558A5"/>
    <w:rsid w:val="0006275E"/>
    <w:rsid w:val="00062819"/>
    <w:rsid w:val="000633FA"/>
    <w:rsid w:val="00063709"/>
    <w:rsid w:val="00065379"/>
    <w:rsid w:val="00065618"/>
    <w:rsid w:val="0006623F"/>
    <w:rsid w:val="000705F3"/>
    <w:rsid w:val="0007129E"/>
    <w:rsid w:val="00072B88"/>
    <w:rsid w:val="00072F96"/>
    <w:rsid w:val="000739AB"/>
    <w:rsid w:val="00073B82"/>
    <w:rsid w:val="00074954"/>
    <w:rsid w:val="000755D9"/>
    <w:rsid w:val="00075A2F"/>
    <w:rsid w:val="00076EDC"/>
    <w:rsid w:val="00077CF2"/>
    <w:rsid w:val="0008193F"/>
    <w:rsid w:val="000819A7"/>
    <w:rsid w:val="0008223D"/>
    <w:rsid w:val="0008476F"/>
    <w:rsid w:val="000863DC"/>
    <w:rsid w:val="00087FCE"/>
    <w:rsid w:val="000921C7"/>
    <w:rsid w:val="00093CFD"/>
    <w:rsid w:val="00094B0A"/>
    <w:rsid w:val="00095375"/>
    <w:rsid w:val="00095E42"/>
    <w:rsid w:val="00096D81"/>
    <w:rsid w:val="000976CC"/>
    <w:rsid w:val="000A0895"/>
    <w:rsid w:val="000A0AD8"/>
    <w:rsid w:val="000A1F1E"/>
    <w:rsid w:val="000A5F43"/>
    <w:rsid w:val="000A6366"/>
    <w:rsid w:val="000B0022"/>
    <w:rsid w:val="000B0917"/>
    <w:rsid w:val="000B43AC"/>
    <w:rsid w:val="000B50F7"/>
    <w:rsid w:val="000B51DF"/>
    <w:rsid w:val="000C6979"/>
    <w:rsid w:val="000C79D2"/>
    <w:rsid w:val="000D1398"/>
    <w:rsid w:val="000D21D7"/>
    <w:rsid w:val="000D2453"/>
    <w:rsid w:val="000D47AC"/>
    <w:rsid w:val="000E02EB"/>
    <w:rsid w:val="000E2ADF"/>
    <w:rsid w:val="000E3E7B"/>
    <w:rsid w:val="000E4841"/>
    <w:rsid w:val="000F0539"/>
    <w:rsid w:val="000F0DBA"/>
    <w:rsid w:val="000F15FC"/>
    <w:rsid w:val="000F26DB"/>
    <w:rsid w:val="000F3AEC"/>
    <w:rsid w:val="000F5402"/>
    <w:rsid w:val="000F5A20"/>
    <w:rsid w:val="00100F7A"/>
    <w:rsid w:val="0010124A"/>
    <w:rsid w:val="00101A78"/>
    <w:rsid w:val="00101EAF"/>
    <w:rsid w:val="0010382A"/>
    <w:rsid w:val="001038CF"/>
    <w:rsid w:val="001063F2"/>
    <w:rsid w:val="00106750"/>
    <w:rsid w:val="00107804"/>
    <w:rsid w:val="00110F85"/>
    <w:rsid w:val="00111338"/>
    <w:rsid w:val="00111DEC"/>
    <w:rsid w:val="001124FF"/>
    <w:rsid w:val="00113936"/>
    <w:rsid w:val="00114346"/>
    <w:rsid w:val="00114645"/>
    <w:rsid w:val="001239AF"/>
    <w:rsid w:val="00125440"/>
    <w:rsid w:val="00125492"/>
    <w:rsid w:val="00125840"/>
    <w:rsid w:val="00125DBF"/>
    <w:rsid w:val="00125EA6"/>
    <w:rsid w:val="00126261"/>
    <w:rsid w:val="00127089"/>
    <w:rsid w:val="0012778C"/>
    <w:rsid w:val="00135A6A"/>
    <w:rsid w:val="00135C91"/>
    <w:rsid w:val="0013641D"/>
    <w:rsid w:val="0013689D"/>
    <w:rsid w:val="00137C3C"/>
    <w:rsid w:val="00140690"/>
    <w:rsid w:val="00141327"/>
    <w:rsid w:val="001414B1"/>
    <w:rsid w:val="00142250"/>
    <w:rsid w:val="00143020"/>
    <w:rsid w:val="001444FF"/>
    <w:rsid w:val="001465B7"/>
    <w:rsid w:val="00151C92"/>
    <w:rsid w:val="001524E4"/>
    <w:rsid w:val="00165D44"/>
    <w:rsid w:val="00165D9A"/>
    <w:rsid w:val="00165FE7"/>
    <w:rsid w:val="001716E7"/>
    <w:rsid w:val="00172D37"/>
    <w:rsid w:val="0017337F"/>
    <w:rsid w:val="0017565D"/>
    <w:rsid w:val="0017690B"/>
    <w:rsid w:val="00180F04"/>
    <w:rsid w:val="00181FA5"/>
    <w:rsid w:val="00183B69"/>
    <w:rsid w:val="001846D3"/>
    <w:rsid w:val="00185249"/>
    <w:rsid w:val="00186D14"/>
    <w:rsid w:val="001930A7"/>
    <w:rsid w:val="00193CA3"/>
    <w:rsid w:val="00194EAC"/>
    <w:rsid w:val="0019690D"/>
    <w:rsid w:val="00197E93"/>
    <w:rsid w:val="001A0774"/>
    <w:rsid w:val="001A0906"/>
    <w:rsid w:val="001A0E43"/>
    <w:rsid w:val="001A1593"/>
    <w:rsid w:val="001A179E"/>
    <w:rsid w:val="001A1B84"/>
    <w:rsid w:val="001A52AE"/>
    <w:rsid w:val="001A7D20"/>
    <w:rsid w:val="001B05DA"/>
    <w:rsid w:val="001B1E01"/>
    <w:rsid w:val="001B2F28"/>
    <w:rsid w:val="001B5653"/>
    <w:rsid w:val="001C0D1F"/>
    <w:rsid w:val="001C3A08"/>
    <w:rsid w:val="001C3C18"/>
    <w:rsid w:val="001C428F"/>
    <w:rsid w:val="001C66BF"/>
    <w:rsid w:val="001C7E6F"/>
    <w:rsid w:val="001D0A0F"/>
    <w:rsid w:val="001D49D7"/>
    <w:rsid w:val="001D5982"/>
    <w:rsid w:val="001D6AED"/>
    <w:rsid w:val="001D6CCA"/>
    <w:rsid w:val="001E08CB"/>
    <w:rsid w:val="001E183F"/>
    <w:rsid w:val="001E3566"/>
    <w:rsid w:val="001E6C73"/>
    <w:rsid w:val="001E7DDB"/>
    <w:rsid w:val="001F0C17"/>
    <w:rsid w:val="001F1383"/>
    <w:rsid w:val="001F1F8F"/>
    <w:rsid w:val="001F3305"/>
    <w:rsid w:val="001F3EE4"/>
    <w:rsid w:val="001F48D8"/>
    <w:rsid w:val="001F5B25"/>
    <w:rsid w:val="001F60EA"/>
    <w:rsid w:val="001F7C5C"/>
    <w:rsid w:val="00203691"/>
    <w:rsid w:val="002045DD"/>
    <w:rsid w:val="00205BAE"/>
    <w:rsid w:val="00210B55"/>
    <w:rsid w:val="002117F8"/>
    <w:rsid w:val="00211C65"/>
    <w:rsid w:val="00213DD3"/>
    <w:rsid w:val="0021507E"/>
    <w:rsid w:val="002151D1"/>
    <w:rsid w:val="00216327"/>
    <w:rsid w:val="00226D47"/>
    <w:rsid w:val="002279C9"/>
    <w:rsid w:val="00235035"/>
    <w:rsid w:val="00235BC6"/>
    <w:rsid w:val="00235DF8"/>
    <w:rsid w:val="002361BF"/>
    <w:rsid w:val="00237528"/>
    <w:rsid w:val="002409BA"/>
    <w:rsid w:val="00242666"/>
    <w:rsid w:val="00242E09"/>
    <w:rsid w:val="002437AB"/>
    <w:rsid w:val="002446F3"/>
    <w:rsid w:val="00246A0F"/>
    <w:rsid w:val="00250E4D"/>
    <w:rsid w:val="00250EE3"/>
    <w:rsid w:val="00252367"/>
    <w:rsid w:val="00252650"/>
    <w:rsid w:val="002565BA"/>
    <w:rsid w:val="002619D6"/>
    <w:rsid w:val="002658ED"/>
    <w:rsid w:val="002679E2"/>
    <w:rsid w:val="00270424"/>
    <w:rsid w:val="00271056"/>
    <w:rsid w:val="0027116A"/>
    <w:rsid w:val="00271337"/>
    <w:rsid w:val="00272FE1"/>
    <w:rsid w:val="002747C8"/>
    <w:rsid w:val="002762F1"/>
    <w:rsid w:val="00277557"/>
    <w:rsid w:val="00277790"/>
    <w:rsid w:val="002812F2"/>
    <w:rsid w:val="00282B63"/>
    <w:rsid w:val="00284DCA"/>
    <w:rsid w:val="00286111"/>
    <w:rsid w:val="00286781"/>
    <w:rsid w:val="00287933"/>
    <w:rsid w:val="002909E3"/>
    <w:rsid w:val="00290A48"/>
    <w:rsid w:val="00291ACE"/>
    <w:rsid w:val="00291FE5"/>
    <w:rsid w:val="00293634"/>
    <w:rsid w:val="0029672F"/>
    <w:rsid w:val="00297C59"/>
    <w:rsid w:val="002A178E"/>
    <w:rsid w:val="002A5963"/>
    <w:rsid w:val="002B12ED"/>
    <w:rsid w:val="002B1993"/>
    <w:rsid w:val="002B4951"/>
    <w:rsid w:val="002B559B"/>
    <w:rsid w:val="002B66B8"/>
    <w:rsid w:val="002C1994"/>
    <w:rsid w:val="002C1CA4"/>
    <w:rsid w:val="002C33DA"/>
    <w:rsid w:val="002C3C3E"/>
    <w:rsid w:val="002C46FC"/>
    <w:rsid w:val="002C4980"/>
    <w:rsid w:val="002C5FA9"/>
    <w:rsid w:val="002C61D3"/>
    <w:rsid w:val="002C6D3E"/>
    <w:rsid w:val="002C6D8A"/>
    <w:rsid w:val="002D092F"/>
    <w:rsid w:val="002D2372"/>
    <w:rsid w:val="002D5146"/>
    <w:rsid w:val="002E02C6"/>
    <w:rsid w:val="002E1D66"/>
    <w:rsid w:val="002E2E3D"/>
    <w:rsid w:val="002E4346"/>
    <w:rsid w:val="002E477C"/>
    <w:rsid w:val="002F3AF6"/>
    <w:rsid w:val="002F4C0E"/>
    <w:rsid w:val="002F6BA0"/>
    <w:rsid w:val="002F7724"/>
    <w:rsid w:val="00300310"/>
    <w:rsid w:val="00300EDA"/>
    <w:rsid w:val="00301ADA"/>
    <w:rsid w:val="00302A26"/>
    <w:rsid w:val="003047CC"/>
    <w:rsid w:val="00305E53"/>
    <w:rsid w:val="0030652C"/>
    <w:rsid w:val="0031210C"/>
    <w:rsid w:val="003147A0"/>
    <w:rsid w:val="003153D2"/>
    <w:rsid w:val="00317114"/>
    <w:rsid w:val="00325AB3"/>
    <w:rsid w:val="00325C69"/>
    <w:rsid w:val="00325E7E"/>
    <w:rsid w:val="00327A7C"/>
    <w:rsid w:val="003332B6"/>
    <w:rsid w:val="003365A4"/>
    <w:rsid w:val="00337D42"/>
    <w:rsid w:val="00340D27"/>
    <w:rsid w:val="0034363B"/>
    <w:rsid w:val="00343F10"/>
    <w:rsid w:val="00344036"/>
    <w:rsid w:val="003446EF"/>
    <w:rsid w:val="003623ED"/>
    <w:rsid w:val="003644BA"/>
    <w:rsid w:val="0036681B"/>
    <w:rsid w:val="00370191"/>
    <w:rsid w:val="00375189"/>
    <w:rsid w:val="0037540A"/>
    <w:rsid w:val="00377520"/>
    <w:rsid w:val="00377C23"/>
    <w:rsid w:val="00380016"/>
    <w:rsid w:val="00381CC1"/>
    <w:rsid w:val="00385122"/>
    <w:rsid w:val="003902D6"/>
    <w:rsid w:val="00390FFE"/>
    <w:rsid w:val="00395172"/>
    <w:rsid w:val="003951A8"/>
    <w:rsid w:val="00397D6B"/>
    <w:rsid w:val="003A64E7"/>
    <w:rsid w:val="003A68AA"/>
    <w:rsid w:val="003A6BDE"/>
    <w:rsid w:val="003A6DAA"/>
    <w:rsid w:val="003A71E6"/>
    <w:rsid w:val="003A7907"/>
    <w:rsid w:val="003B1436"/>
    <w:rsid w:val="003B1806"/>
    <w:rsid w:val="003B2870"/>
    <w:rsid w:val="003B4B0A"/>
    <w:rsid w:val="003B4EA0"/>
    <w:rsid w:val="003B581A"/>
    <w:rsid w:val="003B59D5"/>
    <w:rsid w:val="003B66D2"/>
    <w:rsid w:val="003C0674"/>
    <w:rsid w:val="003C1AB5"/>
    <w:rsid w:val="003C1FB4"/>
    <w:rsid w:val="003C235E"/>
    <w:rsid w:val="003C2B88"/>
    <w:rsid w:val="003C35AC"/>
    <w:rsid w:val="003C73F0"/>
    <w:rsid w:val="003C7607"/>
    <w:rsid w:val="003C7D1B"/>
    <w:rsid w:val="003D0008"/>
    <w:rsid w:val="003D25B1"/>
    <w:rsid w:val="003D2B56"/>
    <w:rsid w:val="003D2D9E"/>
    <w:rsid w:val="003D53B2"/>
    <w:rsid w:val="003D6BFB"/>
    <w:rsid w:val="003D6F5C"/>
    <w:rsid w:val="003D7907"/>
    <w:rsid w:val="003E0013"/>
    <w:rsid w:val="003E2D89"/>
    <w:rsid w:val="003E3FFA"/>
    <w:rsid w:val="003F045D"/>
    <w:rsid w:val="003F44CA"/>
    <w:rsid w:val="003F6628"/>
    <w:rsid w:val="00402C2E"/>
    <w:rsid w:val="00403771"/>
    <w:rsid w:val="00403E2B"/>
    <w:rsid w:val="00412919"/>
    <w:rsid w:val="00414447"/>
    <w:rsid w:val="004158F3"/>
    <w:rsid w:val="00423302"/>
    <w:rsid w:val="00423AEE"/>
    <w:rsid w:val="00430510"/>
    <w:rsid w:val="00432199"/>
    <w:rsid w:val="0043322E"/>
    <w:rsid w:val="004335AB"/>
    <w:rsid w:val="0044365B"/>
    <w:rsid w:val="00445213"/>
    <w:rsid w:val="00445DA1"/>
    <w:rsid w:val="004475F2"/>
    <w:rsid w:val="0045290E"/>
    <w:rsid w:val="00452E77"/>
    <w:rsid w:val="00454956"/>
    <w:rsid w:val="00456102"/>
    <w:rsid w:val="0045789F"/>
    <w:rsid w:val="00457A30"/>
    <w:rsid w:val="00460CE0"/>
    <w:rsid w:val="00461407"/>
    <w:rsid w:val="00463992"/>
    <w:rsid w:val="00464212"/>
    <w:rsid w:val="004668A3"/>
    <w:rsid w:val="0047013B"/>
    <w:rsid w:val="00470158"/>
    <w:rsid w:val="00470A75"/>
    <w:rsid w:val="00474337"/>
    <w:rsid w:val="0047589C"/>
    <w:rsid w:val="00481377"/>
    <w:rsid w:val="00481CC4"/>
    <w:rsid w:val="00481D46"/>
    <w:rsid w:val="004829B2"/>
    <w:rsid w:val="0048606F"/>
    <w:rsid w:val="0049186E"/>
    <w:rsid w:val="00495551"/>
    <w:rsid w:val="004973A7"/>
    <w:rsid w:val="004A3490"/>
    <w:rsid w:val="004A3B69"/>
    <w:rsid w:val="004A4863"/>
    <w:rsid w:val="004A643A"/>
    <w:rsid w:val="004B28F2"/>
    <w:rsid w:val="004B4D1D"/>
    <w:rsid w:val="004B53AC"/>
    <w:rsid w:val="004B5462"/>
    <w:rsid w:val="004B5C0D"/>
    <w:rsid w:val="004B6DD1"/>
    <w:rsid w:val="004B76EE"/>
    <w:rsid w:val="004B78F0"/>
    <w:rsid w:val="004C1608"/>
    <w:rsid w:val="004C27B7"/>
    <w:rsid w:val="004C34A8"/>
    <w:rsid w:val="004C3818"/>
    <w:rsid w:val="004C4CAF"/>
    <w:rsid w:val="004D0004"/>
    <w:rsid w:val="004D15B2"/>
    <w:rsid w:val="004D6334"/>
    <w:rsid w:val="004E00E5"/>
    <w:rsid w:val="004E0A0D"/>
    <w:rsid w:val="004E0F6B"/>
    <w:rsid w:val="004E0F74"/>
    <w:rsid w:val="004E11D0"/>
    <w:rsid w:val="004E4661"/>
    <w:rsid w:val="004E7088"/>
    <w:rsid w:val="004E775B"/>
    <w:rsid w:val="004F4C5A"/>
    <w:rsid w:val="004F4D44"/>
    <w:rsid w:val="004F576D"/>
    <w:rsid w:val="004F5A49"/>
    <w:rsid w:val="004F6E1F"/>
    <w:rsid w:val="00500BF1"/>
    <w:rsid w:val="00503E5D"/>
    <w:rsid w:val="0050509C"/>
    <w:rsid w:val="00505A67"/>
    <w:rsid w:val="00511993"/>
    <w:rsid w:val="0051608E"/>
    <w:rsid w:val="00516CFD"/>
    <w:rsid w:val="00521271"/>
    <w:rsid w:val="00523081"/>
    <w:rsid w:val="00526E41"/>
    <w:rsid w:val="005316A7"/>
    <w:rsid w:val="00533E54"/>
    <w:rsid w:val="005341A5"/>
    <w:rsid w:val="00537A2C"/>
    <w:rsid w:val="00540159"/>
    <w:rsid w:val="00540D88"/>
    <w:rsid w:val="00541737"/>
    <w:rsid w:val="00541983"/>
    <w:rsid w:val="00541A56"/>
    <w:rsid w:val="00542D5F"/>
    <w:rsid w:val="00544B11"/>
    <w:rsid w:val="005450D4"/>
    <w:rsid w:val="00546187"/>
    <w:rsid w:val="0054623F"/>
    <w:rsid w:val="00547601"/>
    <w:rsid w:val="00553421"/>
    <w:rsid w:val="005534B4"/>
    <w:rsid w:val="0055463E"/>
    <w:rsid w:val="0055582E"/>
    <w:rsid w:val="00555987"/>
    <w:rsid w:val="0055689D"/>
    <w:rsid w:val="005643D2"/>
    <w:rsid w:val="0056579F"/>
    <w:rsid w:val="00566FC0"/>
    <w:rsid w:val="00573345"/>
    <w:rsid w:val="0057520E"/>
    <w:rsid w:val="00580709"/>
    <w:rsid w:val="00583AF4"/>
    <w:rsid w:val="005842BF"/>
    <w:rsid w:val="005852A9"/>
    <w:rsid w:val="005852EC"/>
    <w:rsid w:val="00585D57"/>
    <w:rsid w:val="00590AC0"/>
    <w:rsid w:val="00590B55"/>
    <w:rsid w:val="00594E77"/>
    <w:rsid w:val="005978C2"/>
    <w:rsid w:val="00597EF2"/>
    <w:rsid w:val="00597FC6"/>
    <w:rsid w:val="005A0184"/>
    <w:rsid w:val="005A416B"/>
    <w:rsid w:val="005A47A8"/>
    <w:rsid w:val="005A4FB2"/>
    <w:rsid w:val="005A79F7"/>
    <w:rsid w:val="005B40AF"/>
    <w:rsid w:val="005B5217"/>
    <w:rsid w:val="005B77EE"/>
    <w:rsid w:val="005C0FE8"/>
    <w:rsid w:val="005C1BF4"/>
    <w:rsid w:val="005C4731"/>
    <w:rsid w:val="005C4BA7"/>
    <w:rsid w:val="005C598B"/>
    <w:rsid w:val="005D0CBE"/>
    <w:rsid w:val="005D0F7E"/>
    <w:rsid w:val="005D2508"/>
    <w:rsid w:val="005E3EBD"/>
    <w:rsid w:val="005E4B7D"/>
    <w:rsid w:val="005E5EB9"/>
    <w:rsid w:val="005F020B"/>
    <w:rsid w:val="005F1E0E"/>
    <w:rsid w:val="005F494C"/>
    <w:rsid w:val="00606909"/>
    <w:rsid w:val="00606B7B"/>
    <w:rsid w:val="00610506"/>
    <w:rsid w:val="0061140A"/>
    <w:rsid w:val="006117BA"/>
    <w:rsid w:val="00612620"/>
    <w:rsid w:val="006132C8"/>
    <w:rsid w:val="0061734E"/>
    <w:rsid w:val="006176CA"/>
    <w:rsid w:val="006202B8"/>
    <w:rsid w:val="00621766"/>
    <w:rsid w:val="00624871"/>
    <w:rsid w:val="00625066"/>
    <w:rsid w:val="00626565"/>
    <w:rsid w:val="0062687C"/>
    <w:rsid w:val="00627205"/>
    <w:rsid w:val="0063064A"/>
    <w:rsid w:val="00632C45"/>
    <w:rsid w:val="006336CD"/>
    <w:rsid w:val="00637C5E"/>
    <w:rsid w:val="00641F77"/>
    <w:rsid w:val="0064200A"/>
    <w:rsid w:val="00644D11"/>
    <w:rsid w:val="0064718D"/>
    <w:rsid w:val="00647D32"/>
    <w:rsid w:val="0065053A"/>
    <w:rsid w:val="006506B0"/>
    <w:rsid w:val="0065127C"/>
    <w:rsid w:val="006608A9"/>
    <w:rsid w:val="0066654A"/>
    <w:rsid w:val="006667EA"/>
    <w:rsid w:val="006765A9"/>
    <w:rsid w:val="006768FF"/>
    <w:rsid w:val="00680855"/>
    <w:rsid w:val="00680A00"/>
    <w:rsid w:val="00680E86"/>
    <w:rsid w:val="00681D2F"/>
    <w:rsid w:val="0068372F"/>
    <w:rsid w:val="0069140C"/>
    <w:rsid w:val="006932F3"/>
    <w:rsid w:val="006941D0"/>
    <w:rsid w:val="006957C1"/>
    <w:rsid w:val="006A0EE8"/>
    <w:rsid w:val="006A110F"/>
    <w:rsid w:val="006A3106"/>
    <w:rsid w:val="006A40BD"/>
    <w:rsid w:val="006A4906"/>
    <w:rsid w:val="006A6B89"/>
    <w:rsid w:val="006A6BF0"/>
    <w:rsid w:val="006B067B"/>
    <w:rsid w:val="006B0695"/>
    <w:rsid w:val="006B2A59"/>
    <w:rsid w:val="006B2F55"/>
    <w:rsid w:val="006B3CF6"/>
    <w:rsid w:val="006B5240"/>
    <w:rsid w:val="006B552D"/>
    <w:rsid w:val="006B6056"/>
    <w:rsid w:val="006C080F"/>
    <w:rsid w:val="006C0885"/>
    <w:rsid w:val="006C154B"/>
    <w:rsid w:val="006C3D57"/>
    <w:rsid w:val="006C4D04"/>
    <w:rsid w:val="006C615C"/>
    <w:rsid w:val="006C7106"/>
    <w:rsid w:val="006C7FBF"/>
    <w:rsid w:val="006D5C16"/>
    <w:rsid w:val="006E078A"/>
    <w:rsid w:val="006E0FE8"/>
    <w:rsid w:val="006E1EA2"/>
    <w:rsid w:val="006E2749"/>
    <w:rsid w:val="006E32DA"/>
    <w:rsid w:val="006E3343"/>
    <w:rsid w:val="006E3D0C"/>
    <w:rsid w:val="006E42E6"/>
    <w:rsid w:val="006E554A"/>
    <w:rsid w:val="006E5BF4"/>
    <w:rsid w:val="006E6554"/>
    <w:rsid w:val="006F0737"/>
    <w:rsid w:val="006F3B1F"/>
    <w:rsid w:val="006F77C9"/>
    <w:rsid w:val="00700BCC"/>
    <w:rsid w:val="0070158B"/>
    <w:rsid w:val="00703BC8"/>
    <w:rsid w:val="00704D3D"/>
    <w:rsid w:val="007064C2"/>
    <w:rsid w:val="00711525"/>
    <w:rsid w:val="00712B5C"/>
    <w:rsid w:val="00713055"/>
    <w:rsid w:val="00717410"/>
    <w:rsid w:val="007207B0"/>
    <w:rsid w:val="00723E6A"/>
    <w:rsid w:val="00723E93"/>
    <w:rsid w:val="00725834"/>
    <w:rsid w:val="0072650B"/>
    <w:rsid w:val="00726AFB"/>
    <w:rsid w:val="007270CD"/>
    <w:rsid w:val="007310D9"/>
    <w:rsid w:val="00733411"/>
    <w:rsid w:val="00734C1B"/>
    <w:rsid w:val="00734EA9"/>
    <w:rsid w:val="00735EFA"/>
    <w:rsid w:val="00736525"/>
    <w:rsid w:val="007406E3"/>
    <w:rsid w:val="007418E1"/>
    <w:rsid w:val="00743CC4"/>
    <w:rsid w:val="007443F8"/>
    <w:rsid w:val="00745014"/>
    <w:rsid w:val="007450A0"/>
    <w:rsid w:val="00746643"/>
    <w:rsid w:val="00750F01"/>
    <w:rsid w:val="00752D73"/>
    <w:rsid w:val="00753517"/>
    <w:rsid w:val="007536A1"/>
    <w:rsid w:val="00755CB9"/>
    <w:rsid w:val="00757ADE"/>
    <w:rsid w:val="00762DD8"/>
    <w:rsid w:val="007665C2"/>
    <w:rsid w:val="007701D3"/>
    <w:rsid w:val="00772210"/>
    <w:rsid w:val="007744B9"/>
    <w:rsid w:val="00775FE0"/>
    <w:rsid w:val="0077651C"/>
    <w:rsid w:val="00776609"/>
    <w:rsid w:val="00776B75"/>
    <w:rsid w:val="00777995"/>
    <w:rsid w:val="00782FEC"/>
    <w:rsid w:val="00783CCC"/>
    <w:rsid w:val="00784A42"/>
    <w:rsid w:val="0078574B"/>
    <w:rsid w:val="00787EEF"/>
    <w:rsid w:val="007916A5"/>
    <w:rsid w:val="007916E4"/>
    <w:rsid w:val="007A0DDD"/>
    <w:rsid w:val="007A16A5"/>
    <w:rsid w:val="007A7CE6"/>
    <w:rsid w:val="007B10FC"/>
    <w:rsid w:val="007B3BAF"/>
    <w:rsid w:val="007B6174"/>
    <w:rsid w:val="007B700D"/>
    <w:rsid w:val="007B71D5"/>
    <w:rsid w:val="007C37CD"/>
    <w:rsid w:val="007C50C6"/>
    <w:rsid w:val="007C6358"/>
    <w:rsid w:val="007D106A"/>
    <w:rsid w:val="007D200C"/>
    <w:rsid w:val="007D254A"/>
    <w:rsid w:val="007D34F3"/>
    <w:rsid w:val="007D4B92"/>
    <w:rsid w:val="007D7049"/>
    <w:rsid w:val="007D7E00"/>
    <w:rsid w:val="007E1F6E"/>
    <w:rsid w:val="007E4D97"/>
    <w:rsid w:val="007E4DB7"/>
    <w:rsid w:val="007E52B6"/>
    <w:rsid w:val="007F018F"/>
    <w:rsid w:val="007F3A8B"/>
    <w:rsid w:val="007F54F7"/>
    <w:rsid w:val="00802909"/>
    <w:rsid w:val="00804C6A"/>
    <w:rsid w:val="00804EEF"/>
    <w:rsid w:val="00805D4E"/>
    <w:rsid w:val="00806F81"/>
    <w:rsid w:val="00807649"/>
    <w:rsid w:val="00810578"/>
    <w:rsid w:val="0081293E"/>
    <w:rsid w:val="008137B3"/>
    <w:rsid w:val="00816C8B"/>
    <w:rsid w:val="00816EDE"/>
    <w:rsid w:val="00820913"/>
    <w:rsid w:val="00821356"/>
    <w:rsid w:val="00822058"/>
    <w:rsid w:val="0082397F"/>
    <w:rsid w:val="008246C3"/>
    <w:rsid w:val="00826585"/>
    <w:rsid w:val="008272F8"/>
    <w:rsid w:val="00830E0D"/>
    <w:rsid w:val="00830EA7"/>
    <w:rsid w:val="00830F1E"/>
    <w:rsid w:val="00831D5E"/>
    <w:rsid w:val="00840C50"/>
    <w:rsid w:val="008415FF"/>
    <w:rsid w:val="008420EB"/>
    <w:rsid w:val="00842312"/>
    <w:rsid w:val="00843963"/>
    <w:rsid w:val="00843B77"/>
    <w:rsid w:val="008459FA"/>
    <w:rsid w:val="008464A9"/>
    <w:rsid w:val="0084752E"/>
    <w:rsid w:val="00850710"/>
    <w:rsid w:val="008509B7"/>
    <w:rsid w:val="00852306"/>
    <w:rsid w:val="0085536E"/>
    <w:rsid w:val="008554C5"/>
    <w:rsid w:val="00857E62"/>
    <w:rsid w:val="00860801"/>
    <w:rsid w:val="00860A62"/>
    <w:rsid w:val="00860BB0"/>
    <w:rsid w:val="00860F09"/>
    <w:rsid w:val="008647FD"/>
    <w:rsid w:val="0086621E"/>
    <w:rsid w:val="0086678D"/>
    <w:rsid w:val="00867D43"/>
    <w:rsid w:val="00870D7F"/>
    <w:rsid w:val="00874128"/>
    <w:rsid w:val="008769B6"/>
    <w:rsid w:val="00877383"/>
    <w:rsid w:val="00877ED6"/>
    <w:rsid w:val="008814D2"/>
    <w:rsid w:val="008832FD"/>
    <w:rsid w:val="00884855"/>
    <w:rsid w:val="0088608E"/>
    <w:rsid w:val="00886A97"/>
    <w:rsid w:val="0088723C"/>
    <w:rsid w:val="0089028C"/>
    <w:rsid w:val="00890D60"/>
    <w:rsid w:val="00891C7F"/>
    <w:rsid w:val="00891E4A"/>
    <w:rsid w:val="0089219F"/>
    <w:rsid w:val="008975EE"/>
    <w:rsid w:val="008A0322"/>
    <w:rsid w:val="008A0E9D"/>
    <w:rsid w:val="008A365A"/>
    <w:rsid w:val="008A3F98"/>
    <w:rsid w:val="008A7BA9"/>
    <w:rsid w:val="008A7F3B"/>
    <w:rsid w:val="008B07C2"/>
    <w:rsid w:val="008B3CDB"/>
    <w:rsid w:val="008B4EDB"/>
    <w:rsid w:val="008B5910"/>
    <w:rsid w:val="008B645D"/>
    <w:rsid w:val="008B65EB"/>
    <w:rsid w:val="008B7C38"/>
    <w:rsid w:val="008C00BA"/>
    <w:rsid w:val="008C2657"/>
    <w:rsid w:val="008C2C65"/>
    <w:rsid w:val="008C3577"/>
    <w:rsid w:val="008C4EA0"/>
    <w:rsid w:val="008D0B09"/>
    <w:rsid w:val="008D104A"/>
    <w:rsid w:val="008D2D5E"/>
    <w:rsid w:val="008D3661"/>
    <w:rsid w:val="008D3ECC"/>
    <w:rsid w:val="008D5AF6"/>
    <w:rsid w:val="008E17C0"/>
    <w:rsid w:val="008E1D2A"/>
    <w:rsid w:val="008E509B"/>
    <w:rsid w:val="008E50C0"/>
    <w:rsid w:val="008E56EA"/>
    <w:rsid w:val="008E7F5C"/>
    <w:rsid w:val="008F04FA"/>
    <w:rsid w:val="008F1F5F"/>
    <w:rsid w:val="008F4CF1"/>
    <w:rsid w:val="008F61A2"/>
    <w:rsid w:val="008F6D93"/>
    <w:rsid w:val="009002F0"/>
    <w:rsid w:val="009013AF"/>
    <w:rsid w:val="00903CD7"/>
    <w:rsid w:val="00904DF7"/>
    <w:rsid w:val="009053EA"/>
    <w:rsid w:val="00914878"/>
    <w:rsid w:val="00914B77"/>
    <w:rsid w:val="00924BC6"/>
    <w:rsid w:val="00925E9B"/>
    <w:rsid w:val="00927839"/>
    <w:rsid w:val="00930B58"/>
    <w:rsid w:val="009331B5"/>
    <w:rsid w:val="00941009"/>
    <w:rsid w:val="009415DE"/>
    <w:rsid w:val="00941A7F"/>
    <w:rsid w:val="009427D4"/>
    <w:rsid w:val="00942893"/>
    <w:rsid w:val="00944958"/>
    <w:rsid w:val="00944B88"/>
    <w:rsid w:val="00944C61"/>
    <w:rsid w:val="0094538A"/>
    <w:rsid w:val="00947B4B"/>
    <w:rsid w:val="00951CEA"/>
    <w:rsid w:val="00951E00"/>
    <w:rsid w:val="00952D17"/>
    <w:rsid w:val="0095322D"/>
    <w:rsid w:val="00956C69"/>
    <w:rsid w:val="009600B7"/>
    <w:rsid w:val="00960141"/>
    <w:rsid w:val="0096164E"/>
    <w:rsid w:val="009616D6"/>
    <w:rsid w:val="00963148"/>
    <w:rsid w:val="00963694"/>
    <w:rsid w:val="00967145"/>
    <w:rsid w:val="009704C5"/>
    <w:rsid w:val="009716CD"/>
    <w:rsid w:val="00975605"/>
    <w:rsid w:val="00975777"/>
    <w:rsid w:val="00976D0E"/>
    <w:rsid w:val="00981E0B"/>
    <w:rsid w:val="00982E09"/>
    <w:rsid w:val="00986160"/>
    <w:rsid w:val="009917D1"/>
    <w:rsid w:val="0099270A"/>
    <w:rsid w:val="00993239"/>
    <w:rsid w:val="009939B6"/>
    <w:rsid w:val="00993E14"/>
    <w:rsid w:val="00995756"/>
    <w:rsid w:val="0099585F"/>
    <w:rsid w:val="0099621C"/>
    <w:rsid w:val="009962C4"/>
    <w:rsid w:val="009A17FA"/>
    <w:rsid w:val="009A2AF8"/>
    <w:rsid w:val="009A3FDB"/>
    <w:rsid w:val="009A5A1C"/>
    <w:rsid w:val="009A6DEE"/>
    <w:rsid w:val="009B14AD"/>
    <w:rsid w:val="009B20B7"/>
    <w:rsid w:val="009B318D"/>
    <w:rsid w:val="009B4101"/>
    <w:rsid w:val="009B54F3"/>
    <w:rsid w:val="009B76E6"/>
    <w:rsid w:val="009C1844"/>
    <w:rsid w:val="009C3E0D"/>
    <w:rsid w:val="009C69F0"/>
    <w:rsid w:val="009C7DCC"/>
    <w:rsid w:val="009D18F4"/>
    <w:rsid w:val="009D28D3"/>
    <w:rsid w:val="009D2ADE"/>
    <w:rsid w:val="009D45ED"/>
    <w:rsid w:val="009D5293"/>
    <w:rsid w:val="009D5624"/>
    <w:rsid w:val="009D5902"/>
    <w:rsid w:val="009D6E9E"/>
    <w:rsid w:val="009D783B"/>
    <w:rsid w:val="009E1F03"/>
    <w:rsid w:val="009E4F5C"/>
    <w:rsid w:val="009E7D6E"/>
    <w:rsid w:val="009F1C7A"/>
    <w:rsid w:val="009F4184"/>
    <w:rsid w:val="009F4E92"/>
    <w:rsid w:val="009F59F6"/>
    <w:rsid w:val="009F718F"/>
    <w:rsid w:val="00A00BA4"/>
    <w:rsid w:val="00A018CD"/>
    <w:rsid w:val="00A02119"/>
    <w:rsid w:val="00A026E1"/>
    <w:rsid w:val="00A031A3"/>
    <w:rsid w:val="00A07FBE"/>
    <w:rsid w:val="00A100C8"/>
    <w:rsid w:val="00A10B6B"/>
    <w:rsid w:val="00A11C54"/>
    <w:rsid w:val="00A120B7"/>
    <w:rsid w:val="00A12C1A"/>
    <w:rsid w:val="00A15750"/>
    <w:rsid w:val="00A2342E"/>
    <w:rsid w:val="00A23E9C"/>
    <w:rsid w:val="00A23F68"/>
    <w:rsid w:val="00A2491C"/>
    <w:rsid w:val="00A3207B"/>
    <w:rsid w:val="00A320A1"/>
    <w:rsid w:val="00A32549"/>
    <w:rsid w:val="00A32883"/>
    <w:rsid w:val="00A361EC"/>
    <w:rsid w:val="00A40D61"/>
    <w:rsid w:val="00A42CF7"/>
    <w:rsid w:val="00A42DAA"/>
    <w:rsid w:val="00A43CF5"/>
    <w:rsid w:val="00A456AA"/>
    <w:rsid w:val="00A4756A"/>
    <w:rsid w:val="00A47EAB"/>
    <w:rsid w:val="00A51C33"/>
    <w:rsid w:val="00A52A25"/>
    <w:rsid w:val="00A55C7D"/>
    <w:rsid w:val="00A570F9"/>
    <w:rsid w:val="00A605A4"/>
    <w:rsid w:val="00A61A47"/>
    <w:rsid w:val="00A64695"/>
    <w:rsid w:val="00A649C4"/>
    <w:rsid w:val="00A650BD"/>
    <w:rsid w:val="00A65EB7"/>
    <w:rsid w:val="00A711A3"/>
    <w:rsid w:val="00A7142E"/>
    <w:rsid w:val="00A76FD5"/>
    <w:rsid w:val="00A81602"/>
    <w:rsid w:val="00A82D26"/>
    <w:rsid w:val="00A86375"/>
    <w:rsid w:val="00A86941"/>
    <w:rsid w:val="00A913CF"/>
    <w:rsid w:val="00A92F32"/>
    <w:rsid w:val="00A93EB9"/>
    <w:rsid w:val="00A949E4"/>
    <w:rsid w:val="00A9567F"/>
    <w:rsid w:val="00A966F0"/>
    <w:rsid w:val="00AA035A"/>
    <w:rsid w:val="00AA12C5"/>
    <w:rsid w:val="00AA1A53"/>
    <w:rsid w:val="00AA63CD"/>
    <w:rsid w:val="00AA7459"/>
    <w:rsid w:val="00AB04F9"/>
    <w:rsid w:val="00AB0CB3"/>
    <w:rsid w:val="00AB150A"/>
    <w:rsid w:val="00AB1BCE"/>
    <w:rsid w:val="00AB771E"/>
    <w:rsid w:val="00AB785D"/>
    <w:rsid w:val="00AB789F"/>
    <w:rsid w:val="00AC168A"/>
    <w:rsid w:val="00AC2F8A"/>
    <w:rsid w:val="00AC41EA"/>
    <w:rsid w:val="00AC4ED5"/>
    <w:rsid w:val="00AC640C"/>
    <w:rsid w:val="00AD43CD"/>
    <w:rsid w:val="00AE0452"/>
    <w:rsid w:val="00AE2578"/>
    <w:rsid w:val="00AE27B0"/>
    <w:rsid w:val="00AE53A3"/>
    <w:rsid w:val="00AE59AF"/>
    <w:rsid w:val="00AE5F1B"/>
    <w:rsid w:val="00AF01C5"/>
    <w:rsid w:val="00AF03B9"/>
    <w:rsid w:val="00AF11FB"/>
    <w:rsid w:val="00AF3D22"/>
    <w:rsid w:val="00AF5B36"/>
    <w:rsid w:val="00AF5FCB"/>
    <w:rsid w:val="00AF759B"/>
    <w:rsid w:val="00B00A3D"/>
    <w:rsid w:val="00B00F0A"/>
    <w:rsid w:val="00B0231C"/>
    <w:rsid w:val="00B02506"/>
    <w:rsid w:val="00B0269A"/>
    <w:rsid w:val="00B02910"/>
    <w:rsid w:val="00B04C55"/>
    <w:rsid w:val="00B054CE"/>
    <w:rsid w:val="00B063C7"/>
    <w:rsid w:val="00B064DC"/>
    <w:rsid w:val="00B076EB"/>
    <w:rsid w:val="00B110CD"/>
    <w:rsid w:val="00B1240D"/>
    <w:rsid w:val="00B134BF"/>
    <w:rsid w:val="00B147D5"/>
    <w:rsid w:val="00B15A05"/>
    <w:rsid w:val="00B20840"/>
    <w:rsid w:val="00B20C59"/>
    <w:rsid w:val="00B20FEB"/>
    <w:rsid w:val="00B216DF"/>
    <w:rsid w:val="00B305B9"/>
    <w:rsid w:val="00B314F5"/>
    <w:rsid w:val="00B32A2E"/>
    <w:rsid w:val="00B34B1D"/>
    <w:rsid w:val="00B353DD"/>
    <w:rsid w:val="00B35D07"/>
    <w:rsid w:val="00B36936"/>
    <w:rsid w:val="00B4007B"/>
    <w:rsid w:val="00B41DE6"/>
    <w:rsid w:val="00B41E6F"/>
    <w:rsid w:val="00B42504"/>
    <w:rsid w:val="00B42C98"/>
    <w:rsid w:val="00B46531"/>
    <w:rsid w:val="00B467E3"/>
    <w:rsid w:val="00B4793A"/>
    <w:rsid w:val="00B50C96"/>
    <w:rsid w:val="00B5798F"/>
    <w:rsid w:val="00B60CE5"/>
    <w:rsid w:val="00B64FC9"/>
    <w:rsid w:val="00B67D0F"/>
    <w:rsid w:val="00B728A4"/>
    <w:rsid w:val="00B72DAC"/>
    <w:rsid w:val="00B7305D"/>
    <w:rsid w:val="00B73CD2"/>
    <w:rsid w:val="00B750B0"/>
    <w:rsid w:val="00B76517"/>
    <w:rsid w:val="00B81ECE"/>
    <w:rsid w:val="00B82756"/>
    <w:rsid w:val="00B82DE4"/>
    <w:rsid w:val="00B86149"/>
    <w:rsid w:val="00B9202C"/>
    <w:rsid w:val="00B93318"/>
    <w:rsid w:val="00B938DE"/>
    <w:rsid w:val="00B945CC"/>
    <w:rsid w:val="00B94AA0"/>
    <w:rsid w:val="00B94EC6"/>
    <w:rsid w:val="00B961DD"/>
    <w:rsid w:val="00B97327"/>
    <w:rsid w:val="00BA4E30"/>
    <w:rsid w:val="00BA7053"/>
    <w:rsid w:val="00BA7CFB"/>
    <w:rsid w:val="00BB15CE"/>
    <w:rsid w:val="00BB2B28"/>
    <w:rsid w:val="00BB2C9D"/>
    <w:rsid w:val="00BB3900"/>
    <w:rsid w:val="00BB7282"/>
    <w:rsid w:val="00BC22B6"/>
    <w:rsid w:val="00BC4C81"/>
    <w:rsid w:val="00BC5BAF"/>
    <w:rsid w:val="00BC711D"/>
    <w:rsid w:val="00BC7530"/>
    <w:rsid w:val="00BD0DC1"/>
    <w:rsid w:val="00BD27C2"/>
    <w:rsid w:val="00BD3E98"/>
    <w:rsid w:val="00BD45E3"/>
    <w:rsid w:val="00BD59D2"/>
    <w:rsid w:val="00BD6886"/>
    <w:rsid w:val="00BD76E9"/>
    <w:rsid w:val="00BD77A1"/>
    <w:rsid w:val="00BE02E7"/>
    <w:rsid w:val="00BE0EEC"/>
    <w:rsid w:val="00BE1919"/>
    <w:rsid w:val="00BE31BA"/>
    <w:rsid w:val="00BE5217"/>
    <w:rsid w:val="00BE6125"/>
    <w:rsid w:val="00BE6BD6"/>
    <w:rsid w:val="00BF06C8"/>
    <w:rsid w:val="00BF125D"/>
    <w:rsid w:val="00BF18E5"/>
    <w:rsid w:val="00BF1BBD"/>
    <w:rsid w:val="00BF363C"/>
    <w:rsid w:val="00C02BB7"/>
    <w:rsid w:val="00C105B8"/>
    <w:rsid w:val="00C157DA"/>
    <w:rsid w:val="00C17A3C"/>
    <w:rsid w:val="00C238F8"/>
    <w:rsid w:val="00C24111"/>
    <w:rsid w:val="00C248F8"/>
    <w:rsid w:val="00C30157"/>
    <w:rsid w:val="00C31D7A"/>
    <w:rsid w:val="00C36450"/>
    <w:rsid w:val="00C37619"/>
    <w:rsid w:val="00C376A1"/>
    <w:rsid w:val="00C40CFC"/>
    <w:rsid w:val="00C414CB"/>
    <w:rsid w:val="00C41B2A"/>
    <w:rsid w:val="00C4355E"/>
    <w:rsid w:val="00C46ABE"/>
    <w:rsid w:val="00C500C0"/>
    <w:rsid w:val="00C50850"/>
    <w:rsid w:val="00C511F7"/>
    <w:rsid w:val="00C53066"/>
    <w:rsid w:val="00C54806"/>
    <w:rsid w:val="00C54B34"/>
    <w:rsid w:val="00C55167"/>
    <w:rsid w:val="00C56090"/>
    <w:rsid w:val="00C57655"/>
    <w:rsid w:val="00C62C62"/>
    <w:rsid w:val="00C63373"/>
    <w:rsid w:val="00C63E16"/>
    <w:rsid w:val="00C64445"/>
    <w:rsid w:val="00C650BB"/>
    <w:rsid w:val="00C65AE4"/>
    <w:rsid w:val="00C667E0"/>
    <w:rsid w:val="00C6708C"/>
    <w:rsid w:val="00C7028E"/>
    <w:rsid w:val="00C720AA"/>
    <w:rsid w:val="00C7231E"/>
    <w:rsid w:val="00C737F8"/>
    <w:rsid w:val="00C77926"/>
    <w:rsid w:val="00C77D07"/>
    <w:rsid w:val="00C8110E"/>
    <w:rsid w:val="00C81297"/>
    <w:rsid w:val="00C83F61"/>
    <w:rsid w:val="00C85FBA"/>
    <w:rsid w:val="00C8764F"/>
    <w:rsid w:val="00C908D7"/>
    <w:rsid w:val="00C919DA"/>
    <w:rsid w:val="00C94A81"/>
    <w:rsid w:val="00C94BEA"/>
    <w:rsid w:val="00C955E0"/>
    <w:rsid w:val="00C9726C"/>
    <w:rsid w:val="00CA0DF1"/>
    <w:rsid w:val="00CA30B2"/>
    <w:rsid w:val="00CA402A"/>
    <w:rsid w:val="00CA5C6C"/>
    <w:rsid w:val="00CA6056"/>
    <w:rsid w:val="00CA6068"/>
    <w:rsid w:val="00CB0409"/>
    <w:rsid w:val="00CB0D6C"/>
    <w:rsid w:val="00CB1FD7"/>
    <w:rsid w:val="00CB296A"/>
    <w:rsid w:val="00CB39BB"/>
    <w:rsid w:val="00CB4DFB"/>
    <w:rsid w:val="00CB79F9"/>
    <w:rsid w:val="00CC0023"/>
    <w:rsid w:val="00CC0818"/>
    <w:rsid w:val="00CC46C2"/>
    <w:rsid w:val="00CC498E"/>
    <w:rsid w:val="00CC6392"/>
    <w:rsid w:val="00CC6DDB"/>
    <w:rsid w:val="00CD11D5"/>
    <w:rsid w:val="00CD1911"/>
    <w:rsid w:val="00CD566D"/>
    <w:rsid w:val="00CD6D96"/>
    <w:rsid w:val="00CE69C6"/>
    <w:rsid w:val="00CF1B72"/>
    <w:rsid w:val="00CF3182"/>
    <w:rsid w:val="00CF3418"/>
    <w:rsid w:val="00CF4C4A"/>
    <w:rsid w:val="00CF7FCF"/>
    <w:rsid w:val="00D02562"/>
    <w:rsid w:val="00D04E74"/>
    <w:rsid w:val="00D070DF"/>
    <w:rsid w:val="00D11511"/>
    <w:rsid w:val="00D156B1"/>
    <w:rsid w:val="00D17227"/>
    <w:rsid w:val="00D24100"/>
    <w:rsid w:val="00D27AE3"/>
    <w:rsid w:val="00D3031E"/>
    <w:rsid w:val="00D315F2"/>
    <w:rsid w:val="00D31C56"/>
    <w:rsid w:val="00D31C93"/>
    <w:rsid w:val="00D33E4A"/>
    <w:rsid w:val="00D354E1"/>
    <w:rsid w:val="00D37DC9"/>
    <w:rsid w:val="00D410D8"/>
    <w:rsid w:val="00D417C2"/>
    <w:rsid w:val="00D42BB8"/>
    <w:rsid w:val="00D44086"/>
    <w:rsid w:val="00D44407"/>
    <w:rsid w:val="00D45AC5"/>
    <w:rsid w:val="00D45D6D"/>
    <w:rsid w:val="00D502F1"/>
    <w:rsid w:val="00D504AD"/>
    <w:rsid w:val="00D50CA1"/>
    <w:rsid w:val="00D50F0E"/>
    <w:rsid w:val="00D5165F"/>
    <w:rsid w:val="00D525D5"/>
    <w:rsid w:val="00D53269"/>
    <w:rsid w:val="00D5330C"/>
    <w:rsid w:val="00D53ED4"/>
    <w:rsid w:val="00D54ED3"/>
    <w:rsid w:val="00D5649A"/>
    <w:rsid w:val="00D60C12"/>
    <w:rsid w:val="00D652C3"/>
    <w:rsid w:val="00D71C78"/>
    <w:rsid w:val="00D725EE"/>
    <w:rsid w:val="00D73572"/>
    <w:rsid w:val="00D73970"/>
    <w:rsid w:val="00D80AE9"/>
    <w:rsid w:val="00D81402"/>
    <w:rsid w:val="00D827A4"/>
    <w:rsid w:val="00D83532"/>
    <w:rsid w:val="00D83B26"/>
    <w:rsid w:val="00D91DFA"/>
    <w:rsid w:val="00D92584"/>
    <w:rsid w:val="00D96378"/>
    <w:rsid w:val="00D96E97"/>
    <w:rsid w:val="00D9782A"/>
    <w:rsid w:val="00D97A15"/>
    <w:rsid w:val="00DA06D1"/>
    <w:rsid w:val="00DA12FB"/>
    <w:rsid w:val="00DA15CB"/>
    <w:rsid w:val="00DA38AB"/>
    <w:rsid w:val="00DA4233"/>
    <w:rsid w:val="00DA5067"/>
    <w:rsid w:val="00DA5D4F"/>
    <w:rsid w:val="00DA6B7A"/>
    <w:rsid w:val="00DB063A"/>
    <w:rsid w:val="00DB071C"/>
    <w:rsid w:val="00DB089D"/>
    <w:rsid w:val="00DB1538"/>
    <w:rsid w:val="00DB2679"/>
    <w:rsid w:val="00DB4890"/>
    <w:rsid w:val="00DB576D"/>
    <w:rsid w:val="00DB67B4"/>
    <w:rsid w:val="00DB7EA9"/>
    <w:rsid w:val="00DB7FE7"/>
    <w:rsid w:val="00DC1C01"/>
    <w:rsid w:val="00DC5F74"/>
    <w:rsid w:val="00DC5FD9"/>
    <w:rsid w:val="00DD1918"/>
    <w:rsid w:val="00DD2391"/>
    <w:rsid w:val="00DD2C5A"/>
    <w:rsid w:val="00DD57A4"/>
    <w:rsid w:val="00DD5901"/>
    <w:rsid w:val="00DD5E03"/>
    <w:rsid w:val="00DD6840"/>
    <w:rsid w:val="00DE2D9E"/>
    <w:rsid w:val="00DE4128"/>
    <w:rsid w:val="00DE5785"/>
    <w:rsid w:val="00DE7BE9"/>
    <w:rsid w:val="00DF2818"/>
    <w:rsid w:val="00DF36AD"/>
    <w:rsid w:val="00DF4FB4"/>
    <w:rsid w:val="00DF6629"/>
    <w:rsid w:val="00DF74B2"/>
    <w:rsid w:val="00E0296A"/>
    <w:rsid w:val="00E02CF8"/>
    <w:rsid w:val="00E04519"/>
    <w:rsid w:val="00E04932"/>
    <w:rsid w:val="00E05749"/>
    <w:rsid w:val="00E10274"/>
    <w:rsid w:val="00E10626"/>
    <w:rsid w:val="00E112DA"/>
    <w:rsid w:val="00E121C2"/>
    <w:rsid w:val="00E1564E"/>
    <w:rsid w:val="00E20B92"/>
    <w:rsid w:val="00E20C28"/>
    <w:rsid w:val="00E2167C"/>
    <w:rsid w:val="00E22E28"/>
    <w:rsid w:val="00E236E0"/>
    <w:rsid w:val="00E24A86"/>
    <w:rsid w:val="00E26C1A"/>
    <w:rsid w:val="00E26FAA"/>
    <w:rsid w:val="00E27620"/>
    <w:rsid w:val="00E33917"/>
    <w:rsid w:val="00E34847"/>
    <w:rsid w:val="00E34C2E"/>
    <w:rsid w:val="00E36E23"/>
    <w:rsid w:val="00E37E53"/>
    <w:rsid w:val="00E40237"/>
    <w:rsid w:val="00E40841"/>
    <w:rsid w:val="00E42DB8"/>
    <w:rsid w:val="00E430C0"/>
    <w:rsid w:val="00E430DE"/>
    <w:rsid w:val="00E44A0B"/>
    <w:rsid w:val="00E46463"/>
    <w:rsid w:val="00E464E7"/>
    <w:rsid w:val="00E46D09"/>
    <w:rsid w:val="00E4739C"/>
    <w:rsid w:val="00E55BD4"/>
    <w:rsid w:val="00E60FA4"/>
    <w:rsid w:val="00E646C6"/>
    <w:rsid w:val="00E6519C"/>
    <w:rsid w:val="00E679AB"/>
    <w:rsid w:val="00E70A71"/>
    <w:rsid w:val="00E71205"/>
    <w:rsid w:val="00E71E4E"/>
    <w:rsid w:val="00E72C02"/>
    <w:rsid w:val="00E73EBB"/>
    <w:rsid w:val="00E7754B"/>
    <w:rsid w:val="00E802C7"/>
    <w:rsid w:val="00E827B1"/>
    <w:rsid w:val="00E84AC0"/>
    <w:rsid w:val="00E84BC3"/>
    <w:rsid w:val="00E8515A"/>
    <w:rsid w:val="00E8523D"/>
    <w:rsid w:val="00E85C03"/>
    <w:rsid w:val="00E863DD"/>
    <w:rsid w:val="00E87E01"/>
    <w:rsid w:val="00E9160A"/>
    <w:rsid w:val="00E92AF1"/>
    <w:rsid w:val="00E935F3"/>
    <w:rsid w:val="00E974F6"/>
    <w:rsid w:val="00E97C5F"/>
    <w:rsid w:val="00E97C6A"/>
    <w:rsid w:val="00EA0D40"/>
    <w:rsid w:val="00EA17A9"/>
    <w:rsid w:val="00EA6201"/>
    <w:rsid w:val="00EA67D5"/>
    <w:rsid w:val="00EB0049"/>
    <w:rsid w:val="00EB0DFA"/>
    <w:rsid w:val="00EB2A5F"/>
    <w:rsid w:val="00EB2D46"/>
    <w:rsid w:val="00EB3A7D"/>
    <w:rsid w:val="00EB3A8C"/>
    <w:rsid w:val="00EB60BA"/>
    <w:rsid w:val="00EC21C4"/>
    <w:rsid w:val="00EC24F1"/>
    <w:rsid w:val="00EC4481"/>
    <w:rsid w:val="00EC59EF"/>
    <w:rsid w:val="00EC5C2F"/>
    <w:rsid w:val="00EC71EE"/>
    <w:rsid w:val="00EC7BE4"/>
    <w:rsid w:val="00ED017B"/>
    <w:rsid w:val="00ED3E7B"/>
    <w:rsid w:val="00ED55B2"/>
    <w:rsid w:val="00ED67D1"/>
    <w:rsid w:val="00ED6D7B"/>
    <w:rsid w:val="00ED738C"/>
    <w:rsid w:val="00ED7958"/>
    <w:rsid w:val="00EE1584"/>
    <w:rsid w:val="00EE323C"/>
    <w:rsid w:val="00EE46D5"/>
    <w:rsid w:val="00EE6B55"/>
    <w:rsid w:val="00EF051C"/>
    <w:rsid w:val="00EF4469"/>
    <w:rsid w:val="00EF4FD8"/>
    <w:rsid w:val="00EF547D"/>
    <w:rsid w:val="00EF7339"/>
    <w:rsid w:val="00EF7CBE"/>
    <w:rsid w:val="00EF7D1B"/>
    <w:rsid w:val="00F0096B"/>
    <w:rsid w:val="00F00EF3"/>
    <w:rsid w:val="00F021D6"/>
    <w:rsid w:val="00F0355A"/>
    <w:rsid w:val="00F06D75"/>
    <w:rsid w:val="00F079E1"/>
    <w:rsid w:val="00F11B69"/>
    <w:rsid w:val="00F12457"/>
    <w:rsid w:val="00F16997"/>
    <w:rsid w:val="00F16AA8"/>
    <w:rsid w:val="00F17053"/>
    <w:rsid w:val="00F2020E"/>
    <w:rsid w:val="00F21FBA"/>
    <w:rsid w:val="00F22A5F"/>
    <w:rsid w:val="00F2608F"/>
    <w:rsid w:val="00F272B4"/>
    <w:rsid w:val="00F279DA"/>
    <w:rsid w:val="00F27FE7"/>
    <w:rsid w:val="00F314B6"/>
    <w:rsid w:val="00F32D45"/>
    <w:rsid w:val="00F32E5E"/>
    <w:rsid w:val="00F37A27"/>
    <w:rsid w:val="00F419C1"/>
    <w:rsid w:val="00F42700"/>
    <w:rsid w:val="00F44F1B"/>
    <w:rsid w:val="00F44FC8"/>
    <w:rsid w:val="00F452DD"/>
    <w:rsid w:val="00F45790"/>
    <w:rsid w:val="00F50164"/>
    <w:rsid w:val="00F51409"/>
    <w:rsid w:val="00F516BF"/>
    <w:rsid w:val="00F52666"/>
    <w:rsid w:val="00F5615D"/>
    <w:rsid w:val="00F57F97"/>
    <w:rsid w:val="00F6425A"/>
    <w:rsid w:val="00F6429F"/>
    <w:rsid w:val="00F65C54"/>
    <w:rsid w:val="00F71C64"/>
    <w:rsid w:val="00F7387F"/>
    <w:rsid w:val="00F813DF"/>
    <w:rsid w:val="00F850B4"/>
    <w:rsid w:val="00F853E1"/>
    <w:rsid w:val="00F871AB"/>
    <w:rsid w:val="00F8744E"/>
    <w:rsid w:val="00F879F2"/>
    <w:rsid w:val="00F87FFD"/>
    <w:rsid w:val="00F95AE6"/>
    <w:rsid w:val="00F9613E"/>
    <w:rsid w:val="00FA0609"/>
    <w:rsid w:val="00FA3F4F"/>
    <w:rsid w:val="00FA51C8"/>
    <w:rsid w:val="00FB39C5"/>
    <w:rsid w:val="00FB5BFD"/>
    <w:rsid w:val="00FC0ED6"/>
    <w:rsid w:val="00FC3649"/>
    <w:rsid w:val="00FC5FDA"/>
    <w:rsid w:val="00FD2418"/>
    <w:rsid w:val="00FD69D4"/>
    <w:rsid w:val="00FD6B1D"/>
    <w:rsid w:val="00FD6D06"/>
    <w:rsid w:val="00FE050F"/>
    <w:rsid w:val="00FE1D81"/>
    <w:rsid w:val="00FE2184"/>
    <w:rsid w:val="00FE238D"/>
    <w:rsid w:val="00FE779B"/>
    <w:rsid w:val="00FF1E8B"/>
    <w:rsid w:val="00FF2309"/>
    <w:rsid w:val="00FF23A5"/>
    <w:rsid w:val="00FF30CB"/>
    <w:rsid w:val="00FF4979"/>
    <w:rsid w:val="00FF5497"/>
    <w:rsid w:val="00FF75AF"/>
    <w:rsid w:val="0151CCA9"/>
    <w:rsid w:val="0229D454"/>
    <w:rsid w:val="03C63378"/>
    <w:rsid w:val="069B5438"/>
    <w:rsid w:val="0C1BB8D5"/>
    <w:rsid w:val="0D865EF2"/>
    <w:rsid w:val="10DF149C"/>
    <w:rsid w:val="128C5C2E"/>
    <w:rsid w:val="16C36C23"/>
    <w:rsid w:val="1790F9AC"/>
    <w:rsid w:val="186C2393"/>
    <w:rsid w:val="1E5D1E66"/>
    <w:rsid w:val="21DAD076"/>
    <w:rsid w:val="22D4F592"/>
    <w:rsid w:val="22E0B960"/>
    <w:rsid w:val="2413B1C6"/>
    <w:rsid w:val="2550410F"/>
    <w:rsid w:val="2A191E35"/>
    <w:rsid w:val="2C879BA6"/>
    <w:rsid w:val="2D3456CF"/>
    <w:rsid w:val="2EE244ED"/>
    <w:rsid w:val="2FFA0320"/>
    <w:rsid w:val="31E2CB47"/>
    <w:rsid w:val="3207C7F2"/>
    <w:rsid w:val="3245B441"/>
    <w:rsid w:val="3281A8EE"/>
    <w:rsid w:val="3331A3E2"/>
    <w:rsid w:val="33FD061A"/>
    <w:rsid w:val="3485BEDF"/>
    <w:rsid w:val="34CD7443"/>
    <w:rsid w:val="357D5503"/>
    <w:rsid w:val="3588C059"/>
    <w:rsid w:val="396E0C34"/>
    <w:rsid w:val="3A0183BD"/>
    <w:rsid w:val="3A98A36D"/>
    <w:rsid w:val="3DAF75E3"/>
    <w:rsid w:val="3ECDE4AA"/>
    <w:rsid w:val="44EB6B5F"/>
    <w:rsid w:val="464C8F3C"/>
    <w:rsid w:val="47E85F9D"/>
    <w:rsid w:val="48DC2290"/>
    <w:rsid w:val="49842FFE"/>
    <w:rsid w:val="4A91A3C6"/>
    <w:rsid w:val="4D194994"/>
    <w:rsid w:val="4EB519F5"/>
    <w:rsid w:val="4F6514E9"/>
    <w:rsid w:val="52D82D7B"/>
    <w:rsid w:val="531B62FF"/>
    <w:rsid w:val="53A95F9B"/>
    <w:rsid w:val="55A17D3B"/>
    <w:rsid w:val="56BB2596"/>
    <w:rsid w:val="573A0DD1"/>
    <w:rsid w:val="5832D9A2"/>
    <w:rsid w:val="58BAA9CA"/>
    <w:rsid w:val="5CC62B9C"/>
    <w:rsid w:val="5FAA8AE0"/>
    <w:rsid w:val="61CED75A"/>
    <w:rsid w:val="6341A54D"/>
    <w:rsid w:val="6393EDDB"/>
    <w:rsid w:val="6482FB87"/>
    <w:rsid w:val="64A7A2AA"/>
    <w:rsid w:val="6658F0A5"/>
    <w:rsid w:val="66EA25C4"/>
    <w:rsid w:val="694AFE3D"/>
    <w:rsid w:val="6D1B25DD"/>
    <w:rsid w:val="6DB7AF35"/>
    <w:rsid w:val="6F6343FE"/>
    <w:rsid w:val="71D4EE42"/>
    <w:rsid w:val="71EE169F"/>
    <w:rsid w:val="7389E700"/>
    <w:rsid w:val="766DA4DC"/>
    <w:rsid w:val="772AE930"/>
    <w:rsid w:val="77585A59"/>
    <w:rsid w:val="779306DD"/>
    <w:rsid w:val="798ADB7F"/>
    <w:rsid w:val="7B4A66A9"/>
    <w:rsid w:val="7C6C53B0"/>
    <w:rsid w:val="7DE9B20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2C4D9F9F-4931-4900-9C89-DE279E04E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rsid w:val="00A031A3"/>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qFormat/>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290A48"/>
    <w:pPr>
      <w:spacing w:before="240" w:after="120"/>
      <w:outlineLvl w:val="1"/>
    </w:pPr>
    <w:rPr>
      <w:b/>
      <w:sz w:val="28"/>
    </w:rPr>
  </w:style>
  <w:style w:type="paragraph" w:customStyle="1" w:styleId="Head3">
    <w:name w:val="Head3"/>
    <w:basedOn w:val="BaseHeading"/>
    <w:qFormat/>
    <w:rsid w:val="003D6BFB"/>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E97C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chart" Target="charts/chart4.xml"/><Relationship Id="rId26" Type="http://schemas.openxmlformats.org/officeDocument/2006/relationships/chart" Target="charts/chart12.xml"/><Relationship Id="rId3" Type="http://schemas.openxmlformats.org/officeDocument/2006/relationships/customXml" Target="../customXml/item3.xml"/><Relationship Id="rId21" Type="http://schemas.openxmlformats.org/officeDocument/2006/relationships/chart" Target="charts/chart7.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hyperlink" Target="https://doi.org/10.1029/2020GL088238"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chart" Target="charts/chart10.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hyperlink" Target="https://doi.org/10.1038/s43017-020-0078-2" TargetMode="External"/><Relationship Id="rId10" Type="http://schemas.openxmlformats.org/officeDocument/2006/relationships/endnotes" Target="endnotes.xml"/><Relationship Id="rId19" Type="http://schemas.openxmlformats.org/officeDocument/2006/relationships/chart" Target="charts/chart5.xm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chart" Target="charts/chart8.xml"/><Relationship Id="rId27" Type="http://schemas.openxmlformats.org/officeDocument/2006/relationships/hyperlink" Target="https://www.adb.org/sites/default/files/institutional-document/32120/charter.pdf" TargetMode="External"/><Relationship Id="rId30" Type="http://schemas.openxmlformats.org/officeDocument/2006/relationships/hyperlink" Target="https://doi.org/10.5067/GPM/IMERGDF/DAY/07"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8.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PortVilaBasin!$D$2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PortVilaBasin!$A$3:$A$338</c:f>
              <c:strCache>
                <c:ptCount val="336"/>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pt idx="333">
                  <c:v>2025-10</c:v>
                </c:pt>
                <c:pt idx="334">
                  <c:v>2025-11</c:v>
                </c:pt>
                <c:pt idx="335">
                  <c:v>2025-12</c:v>
                </c:pt>
              </c:strCache>
            </c:strRef>
          </c:cat>
          <c:val>
            <c:numRef>
              <c:f>PortVilaBasin!$D$3:$D$338</c:f>
              <c:numCache>
                <c:formatCode>General</c:formatCode>
                <c:ptCount val="336"/>
                <c:pt idx="0">
                  <c:v>131.34333210599999</c:v>
                </c:pt>
                <c:pt idx="1">
                  <c:v>121.738886546999</c:v>
                </c:pt>
                <c:pt idx="2">
                  <c:v>89.644443535999997</c:v>
                </c:pt>
                <c:pt idx="3">
                  <c:v>69.092776567999906</c:v>
                </c:pt>
                <c:pt idx="4">
                  <c:v>4.4599998889999997</c:v>
                </c:pt>
                <c:pt idx="5">
                  <c:v>13.902222241</c:v>
                </c:pt>
                <c:pt idx="6">
                  <c:v>54.526667372999903</c:v>
                </c:pt>
                <c:pt idx="7">
                  <c:v>1.372222203</c:v>
                </c:pt>
                <c:pt idx="8">
                  <c:v>12.311111594</c:v>
                </c:pt>
                <c:pt idx="9">
                  <c:v>100.418887055</c:v>
                </c:pt>
                <c:pt idx="10">
                  <c:v>64.961664553999995</c:v>
                </c:pt>
                <c:pt idx="11">
                  <c:v>429.64663875199898</c:v>
                </c:pt>
                <c:pt idx="12">
                  <c:v>215.53721783699999</c:v>
                </c:pt>
                <c:pt idx="13">
                  <c:v>286.69054998399997</c:v>
                </c:pt>
                <c:pt idx="14">
                  <c:v>87.328332818000007</c:v>
                </c:pt>
                <c:pt idx="15">
                  <c:v>148.792217674</c:v>
                </c:pt>
                <c:pt idx="16">
                  <c:v>157.426667149</c:v>
                </c:pt>
                <c:pt idx="17">
                  <c:v>133.08833347199999</c:v>
                </c:pt>
                <c:pt idx="18">
                  <c:v>78.429442999999907</c:v>
                </c:pt>
                <c:pt idx="19">
                  <c:v>95.261110815999999</c:v>
                </c:pt>
                <c:pt idx="20">
                  <c:v>243.390003256</c:v>
                </c:pt>
                <c:pt idx="21">
                  <c:v>149.01222274200001</c:v>
                </c:pt>
                <c:pt idx="22">
                  <c:v>174.76166253700001</c:v>
                </c:pt>
                <c:pt idx="23">
                  <c:v>265.26443863100002</c:v>
                </c:pt>
                <c:pt idx="24">
                  <c:v>271.83722163599998</c:v>
                </c:pt>
                <c:pt idx="25">
                  <c:v>405.22776366900001</c:v>
                </c:pt>
                <c:pt idx="26">
                  <c:v>266.675001001</c:v>
                </c:pt>
                <c:pt idx="27">
                  <c:v>346.188873887</c:v>
                </c:pt>
                <c:pt idx="28">
                  <c:v>186.43443813299999</c:v>
                </c:pt>
                <c:pt idx="29">
                  <c:v>168.368888355</c:v>
                </c:pt>
                <c:pt idx="30">
                  <c:v>69.688330784000001</c:v>
                </c:pt>
                <c:pt idx="31">
                  <c:v>94.456111492999995</c:v>
                </c:pt>
                <c:pt idx="32">
                  <c:v>166.73055260000001</c:v>
                </c:pt>
                <c:pt idx="33">
                  <c:v>123.58999839099999</c:v>
                </c:pt>
                <c:pt idx="34">
                  <c:v>239.092213786</c:v>
                </c:pt>
                <c:pt idx="35">
                  <c:v>114.914999063</c:v>
                </c:pt>
                <c:pt idx="36">
                  <c:v>287.108328682999</c:v>
                </c:pt>
                <c:pt idx="37">
                  <c:v>492.83389178499999</c:v>
                </c:pt>
                <c:pt idx="38">
                  <c:v>218.20665635399999</c:v>
                </c:pt>
                <c:pt idx="39">
                  <c:v>238.14665918200001</c:v>
                </c:pt>
                <c:pt idx="40">
                  <c:v>114.016665277999</c:v>
                </c:pt>
                <c:pt idx="41">
                  <c:v>79.094997016999997</c:v>
                </c:pt>
                <c:pt idx="42">
                  <c:v>94.138883739999997</c:v>
                </c:pt>
                <c:pt idx="43">
                  <c:v>66.090552658999997</c:v>
                </c:pt>
                <c:pt idx="44">
                  <c:v>59.676664938000002</c:v>
                </c:pt>
                <c:pt idx="45">
                  <c:v>181.56833385100001</c:v>
                </c:pt>
                <c:pt idx="46">
                  <c:v>61.441665292000003</c:v>
                </c:pt>
                <c:pt idx="47">
                  <c:v>36.612777938999997</c:v>
                </c:pt>
                <c:pt idx="48">
                  <c:v>240.55999498</c:v>
                </c:pt>
                <c:pt idx="49">
                  <c:v>272.77554863400002</c:v>
                </c:pt>
                <c:pt idx="50">
                  <c:v>330.04998769899998</c:v>
                </c:pt>
                <c:pt idx="51">
                  <c:v>167.16611044499999</c:v>
                </c:pt>
                <c:pt idx="52">
                  <c:v>248.06110596100001</c:v>
                </c:pt>
                <c:pt idx="53">
                  <c:v>57.732222487000001</c:v>
                </c:pt>
                <c:pt idx="54">
                  <c:v>42.612221665</c:v>
                </c:pt>
                <c:pt idx="55">
                  <c:v>42.702221266000002</c:v>
                </c:pt>
                <c:pt idx="56">
                  <c:v>56.896667108000003</c:v>
                </c:pt>
                <c:pt idx="57">
                  <c:v>90.909444114999999</c:v>
                </c:pt>
                <c:pt idx="58">
                  <c:v>134.81721463299999</c:v>
                </c:pt>
                <c:pt idx="59">
                  <c:v>44.169444396000003</c:v>
                </c:pt>
                <c:pt idx="60">
                  <c:v>149.27888264500001</c:v>
                </c:pt>
                <c:pt idx="61">
                  <c:v>62.712778712999999</c:v>
                </c:pt>
                <c:pt idx="62">
                  <c:v>98.402220502999995</c:v>
                </c:pt>
                <c:pt idx="63">
                  <c:v>170.61943457199999</c:v>
                </c:pt>
                <c:pt idx="64">
                  <c:v>128.252776098</c:v>
                </c:pt>
                <c:pt idx="65">
                  <c:v>137.47943791099999</c:v>
                </c:pt>
                <c:pt idx="66">
                  <c:v>122.231664572</c:v>
                </c:pt>
                <c:pt idx="67">
                  <c:v>10.469999779</c:v>
                </c:pt>
                <c:pt idx="68">
                  <c:v>13.341110651999999</c:v>
                </c:pt>
                <c:pt idx="69">
                  <c:v>69.215555687000005</c:v>
                </c:pt>
                <c:pt idx="70">
                  <c:v>94.095552054999999</c:v>
                </c:pt>
                <c:pt idx="71">
                  <c:v>158.063328563</c:v>
                </c:pt>
                <c:pt idx="72">
                  <c:v>29.358888052999902</c:v>
                </c:pt>
                <c:pt idx="73">
                  <c:v>379.446660302</c:v>
                </c:pt>
                <c:pt idx="74">
                  <c:v>209.941645099</c:v>
                </c:pt>
                <c:pt idx="75">
                  <c:v>73.486110202999996</c:v>
                </c:pt>
                <c:pt idx="76">
                  <c:v>70.889999504000002</c:v>
                </c:pt>
                <c:pt idx="77">
                  <c:v>136.29166221099999</c:v>
                </c:pt>
                <c:pt idx="78">
                  <c:v>21.148888525</c:v>
                </c:pt>
                <c:pt idx="79">
                  <c:v>36.388332128000002</c:v>
                </c:pt>
                <c:pt idx="80">
                  <c:v>22.223888273</c:v>
                </c:pt>
                <c:pt idx="81">
                  <c:v>98.686666384999995</c:v>
                </c:pt>
                <c:pt idx="82">
                  <c:v>19.953332550999999</c:v>
                </c:pt>
                <c:pt idx="83">
                  <c:v>77.187219167999999</c:v>
                </c:pt>
                <c:pt idx="84">
                  <c:v>215.893325543</c:v>
                </c:pt>
                <c:pt idx="85">
                  <c:v>122.70110721099999</c:v>
                </c:pt>
                <c:pt idx="86">
                  <c:v>155.593328574</c:v>
                </c:pt>
                <c:pt idx="87">
                  <c:v>397.08220843700002</c:v>
                </c:pt>
                <c:pt idx="88">
                  <c:v>47.552777284000001</c:v>
                </c:pt>
                <c:pt idx="89">
                  <c:v>62.069998958999903</c:v>
                </c:pt>
                <c:pt idx="90">
                  <c:v>65.068330415999995</c:v>
                </c:pt>
                <c:pt idx="91">
                  <c:v>65.440555399999994</c:v>
                </c:pt>
                <c:pt idx="92">
                  <c:v>40.841666201000002</c:v>
                </c:pt>
                <c:pt idx="93">
                  <c:v>56.260554505999998</c:v>
                </c:pt>
                <c:pt idx="94">
                  <c:v>89.236664468000001</c:v>
                </c:pt>
                <c:pt idx="95">
                  <c:v>180.704999044</c:v>
                </c:pt>
                <c:pt idx="96">
                  <c:v>198.30888926099999</c:v>
                </c:pt>
                <c:pt idx="97">
                  <c:v>160.06166587800001</c:v>
                </c:pt>
                <c:pt idx="98">
                  <c:v>138.27388677499999</c:v>
                </c:pt>
                <c:pt idx="99">
                  <c:v>87.742218855000004</c:v>
                </c:pt>
                <c:pt idx="100">
                  <c:v>142.99443584199901</c:v>
                </c:pt>
                <c:pt idx="101">
                  <c:v>152.483334891</c:v>
                </c:pt>
                <c:pt idx="102">
                  <c:v>17.787777684000002</c:v>
                </c:pt>
                <c:pt idx="103">
                  <c:v>79.082220825999997</c:v>
                </c:pt>
                <c:pt idx="104">
                  <c:v>54.000552703999901</c:v>
                </c:pt>
                <c:pt idx="105">
                  <c:v>87.844442138999995</c:v>
                </c:pt>
                <c:pt idx="106">
                  <c:v>46.058887939999998</c:v>
                </c:pt>
                <c:pt idx="107">
                  <c:v>113.532775688</c:v>
                </c:pt>
                <c:pt idx="108">
                  <c:v>137.21333350800001</c:v>
                </c:pt>
                <c:pt idx="109">
                  <c:v>272.73276934099999</c:v>
                </c:pt>
                <c:pt idx="110">
                  <c:v>251.39776756699999</c:v>
                </c:pt>
                <c:pt idx="111">
                  <c:v>189.85721826399899</c:v>
                </c:pt>
                <c:pt idx="112">
                  <c:v>131.94721609000001</c:v>
                </c:pt>
                <c:pt idx="113">
                  <c:v>96.358332020999995</c:v>
                </c:pt>
                <c:pt idx="114">
                  <c:v>156.355554297</c:v>
                </c:pt>
                <c:pt idx="115">
                  <c:v>49.428332527000002</c:v>
                </c:pt>
                <c:pt idx="116">
                  <c:v>139.62000313999999</c:v>
                </c:pt>
                <c:pt idx="117">
                  <c:v>111.037775057</c:v>
                </c:pt>
                <c:pt idx="118">
                  <c:v>176.047777787</c:v>
                </c:pt>
                <c:pt idx="119">
                  <c:v>64.518332267000005</c:v>
                </c:pt>
                <c:pt idx="120">
                  <c:v>350.98499608600002</c:v>
                </c:pt>
                <c:pt idx="121">
                  <c:v>302.83498732300001</c:v>
                </c:pt>
                <c:pt idx="122">
                  <c:v>262.33110686999999</c:v>
                </c:pt>
                <c:pt idx="123">
                  <c:v>302.26888240900001</c:v>
                </c:pt>
                <c:pt idx="124">
                  <c:v>181.994442566</c:v>
                </c:pt>
                <c:pt idx="125">
                  <c:v>68.191110144999996</c:v>
                </c:pt>
                <c:pt idx="126">
                  <c:v>46.349444202999997</c:v>
                </c:pt>
                <c:pt idx="127">
                  <c:v>38.776665297999998</c:v>
                </c:pt>
                <c:pt idx="128">
                  <c:v>138.81833008699999</c:v>
                </c:pt>
                <c:pt idx="129">
                  <c:v>205.919440235</c:v>
                </c:pt>
                <c:pt idx="130">
                  <c:v>72.194997657999906</c:v>
                </c:pt>
                <c:pt idx="131">
                  <c:v>160.93055146699999</c:v>
                </c:pt>
                <c:pt idx="132">
                  <c:v>353.62388628399998</c:v>
                </c:pt>
                <c:pt idx="133">
                  <c:v>263.64721441099999</c:v>
                </c:pt>
                <c:pt idx="134">
                  <c:v>267.818885029</c:v>
                </c:pt>
                <c:pt idx="135">
                  <c:v>119.67110907999999</c:v>
                </c:pt>
                <c:pt idx="136">
                  <c:v>106.340553566</c:v>
                </c:pt>
                <c:pt idx="137">
                  <c:v>97.332218725999994</c:v>
                </c:pt>
                <c:pt idx="138">
                  <c:v>106.793331917</c:v>
                </c:pt>
                <c:pt idx="139">
                  <c:v>113.830551380999</c:v>
                </c:pt>
                <c:pt idx="140">
                  <c:v>24.35722226</c:v>
                </c:pt>
                <c:pt idx="141">
                  <c:v>31.928888731000001</c:v>
                </c:pt>
                <c:pt idx="142">
                  <c:v>56.443334622999998</c:v>
                </c:pt>
                <c:pt idx="143">
                  <c:v>86.213887485000001</c:v>
                </c:pt>
                <c:pt idx="144">
                  <c:v>53.697221386000002</c:v>
                </c:pt>
                <c:pt idx="145">
                  <c:v>157.28332736799999</c:v>
                </c:pt>
                <c:pt idx="146">
                  <c:v>321.23221278699998</c:v>
                </c:pt>
                <c:pt idx="147">
                  <c:v>222.078327788</c:v>
                </c:pt>
                <c:pt idx="148">
                  <c:v>291.78666177600002</c:v>
                </c:pt>
                <c:pt idx="149">
                  <c:v>133.96055571799999</c:v>
                </c:pt>
                <c:pt idx="150">
                  <c:v>20.266666039</c:v>
                </c:pt>
                <c:pt idx="151">
                  <c:v>33.232777047999903</c:v>
                </c:pt>
                <c:pt idx="152">
                  <c:v>14.076110564</c:v>
                </c:pt>
                <c:pt idx="153">
                  <c:v>89.290551679999993</c:v>
                </c:pt>
                <c:pt idx="154">
                  <c:v>129.65610873899999</c:v>
                </c:pt>
                <c:pt idx="155">
                  <c:v>190.63610571800001</c:v>
                </c:pt>
                <c:pt idx="156">
                  <c:v>244.85610799599999</c:v>
                </c:pt>
                <c:pt idx="157">
                  <c:v>330.96054790900001</c:v>
                </c:pt>
                <c:pt idx="158">
                  <c:v>138.629995587</c:v>
                </c:pt>
                <c:pt idx="159">
                  <c:v>319.14332746000002</c:v>
                </c:pt>
                <c:pt idx="160">
                  <c:v>162.361662075</c:v>
                </c:pt>
                <c:pt idx="161">
                  <c:v>153.12332956899999</c:v>
                </c:pt>
                <c:pt idx="162">
                  <c:v>182.78110855200001</c:v>
                </c:pt>
                <c:pt idx="163">
                  <c:v>56.196110435999998</c:v>
                </c:pt>
                <c:pt idx="164">
                  <c:v>74.557777258000002</c:v>
                </c:pt>
                <c:pt idx="165">
                  <c:v>132.93833087300001</c:v>
                </c:pt>
                <c:pt idx="166">
                  <c:v>136.71555323300001</c:v>
                </c:pt>
                <c:pt idx="167">
                  <c:v>246.029444974</c:v>
                </c:pt>
                <c:pt idx="168">
                  <c:v>259.16832399600003</c:v>
                </c:pt>
                <c:pt idx="169">
                  <c:v>209.03665995899999</c:v>
                </c:pt>
                <c:pt idx="170">
                  <c:v>112.87777508000001</c:v>
                </c:pt>
                <c:pt idx="171">
                  <c:v>454.81443918299999</c:v>
                </c:pt>
                <c:pt idx="172">
                  <c:v>68.283885229999996</c:v>
                </c:pt>
                <c:pt idx="173">
                  <c:v>142.85611077999999</c:v>
                </c:pt>
                <c:pt idx="174">
                  <c:v>37.94277709</c:v>
                </c:pt>
                <c:pt idx="175">
                  <c:v>94.328335417999995</c:v>
                </c:pt>
                <c:pt idx="176">
                  <c:v>146.939440238</c:v>
                </c:pt>
                <c:pt idx="177">
                  <c:v>30.715554907000001</c:v>
                </c:pt>
                <c:pt idx="178">
                  <c:v>185.84388918599899</c:v>
                </c:pt>
                <c:pt idx="179">
                  <c:v>186.387221143</c:v>
                </c:pt>
                <c:pt idx="180">
                  <c:v>64.554998737999995</c:v>
                </c:pt>
                <c:pt idx="181">
                  <c:v>136.14499531300001</c:v>
                </c:pt>
                <c:pt idx="182">
                  <c:v>374.79555217500001</c:v>
                </c:pt>
                <c:pt idx="183">
                  <c:v>305.26610510799998</c:v>
                </c:pt>
                <c:pt idx="184">
                  <c:v>202.79555039499999</c:v>
                </c:pt>
                <c:pt idx="185">
                  <c:v>50.142776472000001</c:v>
                </c:pt>
                <c:pt idx="186">
                  <c:v>90.964443142999997</c:v>
                </c:pt>
                <c:pt idx="187">
                  <c:v>28.571665778</c:v>
                </c:pt>
                <c:pt idx="188">
                  <c:v>81.059999323</c:v>
                </c:pt>
                <c:pt idx="189">
                  <c:v>89.323329856999905</c:v>
                </c:pt>
                <c:pt idx="190">
                  <c:v>206.883881261</c:v>
                </c:pt>
                <c:pt idx="191">
                  <c:v>152.716111377</c:v>
                </c:pt>
                <c:pt idx="192">
                  <c:v>258.48055098200001</c:v>
                </c:pt>
                <c:pt idx="193">
                  <c:v>64.371111326999994</c:v>
                </c:pt>
                <c:pt idx="194">
                  <c:v>342.45388333199998</c:v>
                </c:pt>
                <c:pt idx="195">
                  <c:v>133.912220125</c:v>
                </c:pt>
                <c:pt idx="196">
                  <c:v>73.318887074999907</c:v>
                </c:pt>
                <c:pt idx="197">
                  <c:v>42.261666988000002</c:v>
                </c:pt>
                <c:pt idx="198">
                  <c:v>102.03444202599999</c:v>
                </c:pt>
                <c:pt idx="199">
                  <c:v>34.196109823</c:v>
                </c:pt>
                <c:pt idx="200">
                  <c:v>204.11666080099999</c:v>
                </c:pt>
                <c:pt idx="201">
                  <c:v>313.18499504499999</c:v>
                </c:pt>
                <c:pt idx="202">
                  <c:v>62.594997966000001</c:v>
                </c:pt>
                <c:pt idx="203">
                  <c:v>209.75666233799899</c:v>
                </c:pt>
                <c:pt idx="204">
                  <c:v>512.10887185499996</c:v>
                </c:pt>
                <c:pt idx="205">
                  <c:v>336.83610437700003</c:v>
                </c:pt>
                <c:pt idx="206">
                  <c:v>286.09998908900002</c:v>
                </c:pt>
                <c:pt idx="207">
                  <c:v>112.726106638</c:v>
                </c:pt>
                <c:pt idx="208">
                  <c:v>285.667213282999</c:v>
                </c:pt>
                <c:pt idx="209">
                  <c:v>18.196666310000001</c:v>
                </c:pt>
                <c:pt idx="210">
                  <c:v>82.794445948000003</c:v>
                </c:pt>
                <c:pt idx="211">
                  <c:v>46.379444458999998</c:v>
                </c:pt>
                <c:pt idx="212">
                  <c:v>15.362777183</c:v>
                </c:pt>
                <c:pt idx="213">
                  <c:v>22.747221924999899</c:v>
                </c:pt>
                <c:pt idx="214">
                  <c:v>64.269998782000002</c:v>
                </c:pt>
                <c:pt idx="215">
                  <c:v>203.103883387</c:v>
                </c:pt>
                <c:pt idx="216">
                  <c:v>23.480554872999999</c:v>
                </c:pt>
                <c:pt idx="217">
                  <c:v>132.48277393000001</c:v>
                </c:pt>
                <c:pt idx="218">
                  <c:v>285.54276361000001</c:v>
                </c:pt>
                <c:pt idx="219">
                  <c:v>142.20777754400001</c:v>
                </c:pt>
                <c:pt idx="220">
                  <c:v>43.436666193000001</c:v>
                </c:pt>
                <c:pt idx="221">
                  <c:v>50.264442111999998</c:v>
                </c:pt>
                <c:pt idx="222">
                  <c:v>26.407777098</c:v>
                </c:pt>
                <c:pt idx="223">
                  <c:v>74.326110123000007</c:v>
                </c:pt>
                <c:pt idx="224">
                  <c:v>34.894443627000001</c:v>
                </c:pt>
                <c:pt idx="225">
                  <c:v>229.99832949099999</c:v>
                </c:pt>
                <c:pt idx="226">
                  <c:v>150.01221575099899</c:v>
                </c:pt>
                <c:pt idx="227">
                  <c:v>142.81721628</c:v>
                </c:pt>
                <c:pt idx="228">
                  <c:v>90.102219609000002</c:v>
                </c:pt>
                <c:pt idx="229">
                  <c:v>286.029996923</c:v>
                </c:pt>
                <c:pt idx="230">
                  <c:v>264.25721774099998</c:v>
                </c:pt>
                <c:pt idx="231">
                  <c:v>388.71998108399998</c:v>
                </c:pt>
                <c:pt idx="232">
                  <c:v>265.22999479999999</c:v>
                </c:pt>
                <c:pt idx="233">
                  <c:v>41.274999428999998</c:v>
                </c:pt>
                <c:pt idx="234">
                  <c:v>22.532222088000001</c:v>
                </c:pt>
                <c:pt idx="235">
                  <c:v>32.012776948000003</c:v>
                </c:pt>
                <c:pt idx="236">
                  <c:v>41.692777081999999</c:v>
                </c:pt>
                <c:pt idx="237">
                  <c:v>78.568330716999995</c:v>
                </c:pt>
                <c:pt idx="238">
                  <c:v>119.523885683</c:v>
                </c:pt>
                <c:pt idx="239">
                  <c:v>241.58333024499899</c:v>
                </c:pt>
                <c:pt idx="240">
                  <c:v>215.87777054700001</c:v>
                </c:pt>
                <c:pt idx="241">
                  <c:v>95.978885977000004</c:v>
                </c:pt>
                <c:pt idx="242">
                  <c:v>324.77165268200002</c:v>
                </c:pt>
                <c:pt idx="243">
                  <c:v>76.491108678999893</c:v>
                </c:pt>
                <c:pt idx="244">
                  <c:v>64.958888324</c:v>
                </c:pt>
                <c:pt idx="245">
                  <c:v>197.85777347000001</c:v>
                </c:pt>
                <c:pt idx="246">
                  <c:v>26.512776817999999</c:v>
                </c:pt>
                <c:pt idx="247">
                  <c:v>45.167777221999998</c:v>
                </c:pt>
                <c:pt idx="248">
                  <c:v>133.226661423</c:v>
                </c:pt>
                <c:pt idx="249">
                  <c:v>236.92443842700001</c:v>
                </c:pt>
                <c:pt idx="250">
                  <c:v>62.215553751000002</c:v>
                </c:pt>
                <c:pt idx="251">
                  <c:v>194.849990394</c:v>
                </c:pt>
                <c:pt idx="252">
                  <c:v>122.647220426</c:v>
                </c:pt>
                <c:pt idx="253">
                  <c:v>190.01277349899999</c:v>
                </c:pt>
                <c:pt idx="254">
                  <c:v>91.623886761999998</c:v>
                </c:pt>
                <c:pt idx="255">
                  <c:v>236.27332990299999</c:v>
                </c:pt>
                <c:pt idx="256">
                  <c:v>59.794998726999999</c:v>
                </c:pt>
                <c:pt idx="257">
                  <c:v>100.451106448</c:v>
                </c:pt>
                <c:pt idx="258">
                  <c:v>18.118888285000001</c:v>
                </c:pt>
                <c:pt idx="259">
                  <c:v>43.285554738000002</c:v>
                </c:pt>
                <c:pt idx="260">
                  <c:v>74.771666756000002</c:v>
                </c:pt>
                <c:pt idx="261">
                  <c:v>52.969998523000001</c:v>
                </c:pt>
                <c:pt idx="262">
                  <c:v>33.348332724000002</c:v>
                </c:pt>
                <c:pt idx="263">
                  <c:v>44.166666747000001</c:v>
                </c:pt>
                <c:pt idx="264">
                  <c:v>84.000554519000005</c:v>
                </c:pt>
                <c:pt idx="265">
                  <c:v>245.81610489099899</c:v>
                </c:pt>
                <c:pt idx="266">
                  <c:v>260.61277588399997</c:v>
                </c:pt>
                <c:pt idx="267">
                  <c:v>378.50666051600001</c:v>
                </c:pt>
                <c:pt idx="268">
                  <c:v>114.21777342999999</c:v>
                </c:pt>
                <c:pt idx="269">
                  <c:v>35.200554820999997</c:v>
                </c:pt>
                <c:pt idx="270">
                  <c:v>22.199999427000002</c:v>
                </c:pt>
                <c:pt idx="271">
                  <c:v>69.853886427999996</c:v>
                </c:pt>
                <c:pt idx="272">
                  <c:v>168.527769597</c:v>
                </c:pt>
                <c:pt idx="273">
                  <c:v>197.20221665299999</c:v>
                </c:pt>
                <c:pt idx="274">
                  <c:v>189.958329701</c:v>
                </c:pt>
                <c:pt idx="275">
                  <c:v>265.36666119300003</c:v>
                </c:pt>
                <c:pt idx="276">
                  <c:v>618.27665502599996</c:v>
                </c:pt>
                <c:pt idx="277">
                  <c:v>86.018889134999995</c:v>
                </c:pt>
                <c:pt idx="278">
                  <c:v>260.15721455800002</c:v>
                </c:pt>
                <c:pt idx="279">
                  <c:v>119.21888597100001</c:v>
                </c:pt>
                <c:pt idx="280">
                  <c:v>127.619442014</c:v>
                </c:pt>
                <c:pt idx="281">
                  <c:v>14.907776997999999</c:v>
                </c:pt>
                <c:pt idx="282">
                  <c:v>34.385554565999897</c:v>
                </c:pt>
                <c:pt idx="283">
                  <c:v>38.348888443</c:v>
                </c:pt>
                <c:pt idx="284">
                  <c:v>43.294999979000004</c:v>
                </c:pt>
                <c:pt idx="285">
                  <c:v>297.50165855900002</c:v>
                </c:pt>
                <c:pt idx="286">
                  <c:v>166.104444594</c:v>
                </c:pt>
                <c:pt idx="287">
                  <c:v>168.388329476</c:v>
                </c:pt>
                <c:pt idx="288">
                  <c:v>412.00999009899999</c:v>
                </c:pt>
                <c:pt idx="289">
                  <c:v>611.08610959999999</c:v>
                </c:pt>
                <c:pt idx="290">
                  <c:v>497.06498278800001</c:v>
                </c:pt>
                <c:pt idx="291">
                  <c:v>193.54721773700001</c:v>
                </c:pt>
                <c:pt idx="292">
                  <c:v>275.246656675</c:v>
                </c:pt>
                <c:pt idx="293">
                  <c:v>175.754997707</c:v>
                </c:pt>
                <c:pt idx="294">
                  <c:v>147.95055231699999</c:v>
                </c:pt>
                <c:pt idx="295">
                  <c:v>54.008888108999997</c:v>
                </c:pt>
                <c:pt idx="296">
                  <c:v>152.681664662</c:v>
                </c:pt>
                <c:pt idx="297">
                  <c:v>377.86498686099998</c:v>
                </c:pt>
                <c:pt idx="298">
                  <c:v>379.470546853999</c:v>
                </c:pt>
                <c:pt idx="299">
                  <c:v>325.32943145899998</c:v>
                </c:pt>
                <c:pt idx="300">
                  <c:v>443.51165488599997</c:v>
                </c:pt>
                <c:pt idx="301">
                  <c:v>407.636665550999</c:v>
                </c:pt>
                <c:pt idx="302">
                  <c:v>570.65054516500004</c:v>
                </c:pt>
                <c:pt idx="303">
                  <c:v>123.411107391</c:v>
                </c:pt>
                <c:pt idx="304">
                  <c:v>113.779999745</c:v>
                </c:pt>
                <c:pt idx="305">
                  <c:v>42.292222011</c:v>
                </c:pt>
                <c:pt idx="306">
                  <c:v>68.233889047000005</c:v>
                </c:pt>
                <c:pt idx="307">
                  <c:v>100.696105749</c:v>
                </c:pt>
                <c:pt idx="308">
                  <c:v>86.094993661000004</c:v>
                </c:pt>
                <c:pt idx="309">
                  <c:v>94.255554790999994</c:v>
                </c:pt>
                <c:pt idx="310">
                  <c:v>29.850555054000001</c:v>
                </c:pt>
                <c:pt idx="311">
                  <c:v>96.961108510000003</c:v>
                </c:pt>
                <c:pt idx="312">
                  <c:v>225.95888983099999</c:v>
                </c:pt>
                <c:pt idx="313">
                  <c:v>448.54387462699998</c:v>
                </c:pt>
                <c:pt idx="314">
                  <c:v>765.33054135700002</c:v>
                </c:pt>
                <c:pt idx="315">
                  <c:v>159.53888154099999</c:v>
                </c:pt>
                <c:pt idx="316">
                  <c:v>74.199441118999999</c:v>
                </c:pt>
                <c:pt idx="317">
                  <c:v>32.189999231999998</c:v>
                </c:pt>
                <c:pt idx="318">
                  <c:v>54.472220575999998</c:v>
                </c:pt>
                <c:pt idx="319">
                  <c:v>34.445000229000001</c:v>
                </c:pt>
                <c:pt idx="320">
                  <c:v>53.688331718000001</c:v>
                </c:pt>
                <c:pt idx="321">
                  <c:v>85.001664933000001</c:v>
                </c:pt>
                <c:pt idx="322">
                  <c:v>217.749992427</c:v>
                </c:pt>
                <c:pt idx="323">
                  <c:v>169.876108372</c:v>
                </c:pt>
                <c:pt idx="324">
                  <c:v>205.18110920999999</c:v>
                </c:pt>
                <c:pt idx="325">
                  <c:v>234.99444285300001</c:v>
                </c:pt>
                <c:pt idx="326">
                  <c:v>355.59221083199998</c:v>
                </c:pt>
                <c:pt idx="327">
                  <c:v>223.45721601700001</c:v>
                </c:pt>
                <c:pt idx="328">
                  <c:v>50.193331662999903</c:v>
                </c:pt>
                <c:pt idx="329">
                  <c:v>201.38443982699999</c:v>
                </c:pt>
                <c:pt idx="330">
                  <c:v>108.986108823</c:v>
                </c:pt>
                <c:pt idx="331">
                  <c:v>95.423331525999998</c:v>
                </c:pt>
                <c:pt idx="332">
                  <c:v>91.666107815999993</c:v>
                </c:pt>
              </c:numCache>
            </c:numRef>
          </c:val>
          <c:extLst>
            <c:ext xmlns:c16="http://schemas.microsoft.com/office/drawing/2014/chart" uri="{C3380CC4-5D6E-409C-BE32-E72D297353CC}">
              <c16:uniqueId val="{00000000-ED6D-467C-9791-698E88A9B867}"/>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month-year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PortVilaBasin!$N$1</c:f>
              <c:strCache>
                <c:ptCount val="1"/>
                <c:pt idx="0">
                  <c:v>SSEBop (ETa)</c:v>
                </c:pt>
              </c:strCache>
            </c:strRef>
          </c:tx>
          <c:spPr>
            <a:solidFill>
              <a:schemeClr val="accent3">
                <a:lumMod val="75000"/>
              </a:schemeClr>
            </a:solidFill>
            <a:ln w="9525" cap="flat" cmpd="sng" algn="ctr">
              <a:solidFill>
                <a:schemeClr val="bg1"/>
              </a:solidFill>
              <a:round/>
            </a:ln>
            <a:effectLst/>
          </c:spPr>
          <c:invertIfNegative val="0"/>
          <c:dLbls>
            <c:delete val="1"/>
          </c:dLbls>
          <c:cat>
            <c:numRef>
              <c:f>PortVilaBasin!$L$18:$L$30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PortVilaBasin!$N$18:$N$30</c:f>
              <c:numCache>
                <c:formatCode>General</c:formatCode>
                <c:ptCount val="13"/>
                <c:pt idx="0">
                  <c:v>906</c:v>
                </c:pt>
                <c:pt idx="1">
                  <c:v>902</c:v>
                </c:pt>
                <c:pt idx="2">
                  <c:v>789</c:v>
                </c:pt>
                <c:pt idx="3">
                  <c:v>845</c:v>
                </c:pt>
                <c:pt idx="4">
                  <c:v>896</c:v>
                </c:pt>
                <c:pt idx="5">
                  <c:v>917</c:v>
                </c:pt>
                <c:pt idx="6">
                  <c:v>846</c:v>
                </c:pt>
                <c:pt idx="7">
                  <c:v>905</c:v>
                </c:pt>
                <c:pt idx="8">
                  <c:v>910</c:v>
                </c:pt>
                <c:pt idx="9">
                  <c:v>936</c:v>
                </c:pt>
                <c:pt idx="10">
                  <c:v>899</c:v>
                </c:pt>
                <c:pt idx="11">
                  <c:v>939</c:v>
                </c:pt>
                <c:pt idx="12">
                  <c:v>950</c:v>
                </c:pt>
              </c:numCache>
            </c:numRef>
          </c:val>
          <c:extLst>
            <c:ext xmlns:c16="http://schemas.microsoft.com/office/drawing/2014/chart" uri="{C3380CC4-5D6E-409C-BE32-E72D297353CC}">
              <c16:uniqueId val="{00000000-71A5-4943-B638-0034DB735413}"/>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TaeoumaBasin!$F$1</c:f>
              <c:strCache>
                <c:ptCount val="1"/>
                <c:pt idx="0">
                  <c:v>Net water per month</c:v>
                </c:pt>
              </c:strCache>
            </c:strRef>
          </c:tx>
          <c:spPr>
            <a:solidFill>
              <a:srgbClr val="002060"/>
            </a:solidFill>
            <a:ln>
              <a:noFill/>
            </a:ln>
            <a:effectLst/>
          </c:spPr>
          <c:invertIfNegative val="0"/>
          <c:cat>
            <c:strRef>
              <c:f>TaeoumaBasin!$A$172:$A$335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TaeoumaBasin!$F$172:$F$335</c:f>
              <c:numCache>
                <c:formatCode>0.00</c:formatCode>
                <c:ptCount val="164"/>
                <c:pt idx="0">
                  <c:v>146.77744249353282</c:v>
                </c:pt>
                <c:pt idx="1">
                  <c:v>58.470248518850511</c:v>
                </c:pt>
                <c:pt idx="2">
                  <c:v>402.93878266572904</c:v>
                </c:pt>
                <c:pt idx="3">
                  <c:v>28.466159193803804</c:v>
                </c:pt>
                <c:pt idx="4">
                  <c:v>103.54863189331779</c:v>
                </c:pt>
                <c:pt idx="5">
                  <c:v>-4.2507878000280002</c:v>
                </c:pt>
                <c:pt idx="6">
                  <c:v>22.170866034981302</c:v>
                </c:pt>
                <c:pt idx="7">
                  <c:v>61.144192472981317</c:v>
                </c:pt>
                <c:pt idx="8">
                  <c:v>-34.789004047598098</c:v>
                </c:pt>
                <c:pt idx="9">
                  <c:v>125.34606090586919</c:v>
                </c:pt>
                <c:pt idx="10">
                  <c:v>117.29988055357011</c:v>
                </c:pt>
                <c:pt idx="11">
                  <c:v>-7.8122749186355094</c:v>
                </c:pt>
                <c:pt idx="12">
                  <c:v>76.161207283271096</c:v>
                </c:pt>
                <c:pt idx="13">
                  <c:v>296.01773715885986</c:v>
                </c:pt>
                <c:pt idx="14">
                  <c:v>262.91246232001873</c:v>
                </c:pt>
                <c:pt idx="15">
                  <c:v>188.29874833924299</c:v>
                </c:pt>
                <c:pt idx="16">
                  <c:v>19.785715608570101</c:v>
                </c:pt>
                <c:pt idx="17">
                  <c:v>65.064243176953312</c:v>
                </c:pt>
                <c:pt idx="18">
                  <c:v>-53.112866781280296</c:v>
                </c:pt>
                <c:pt idx="19">
                  <c:v>29.391494588102802</c:v>
                </c:pt>
                <c:pt idx="20">
                  <c:v>23.576766813439306</c:v>
                </c:pt>
                <c:pt idx="21">
                  <c:v>154.9434340189346</c:v>
                </c:pt>
                <c:pt idx="22">
                  <c:v>56.179881016570093</c:v>
                </c:pt>
                <c:pt idx="23">
                  <c:v>228.53708453074771</c:v>
                </c:pt>
                <c:pt idx="24">
                  <c:v>-1.7400363674765913</c:v>
                </c:pt>
                <c:pt idx="25">
                  <c:v>295.93867539129906</c:v>
                </c:pt>
                <c:pt idx="26">
                  <c:v>67.532341318093501</c:v>
                </c:pt>
                <c:pt idx="27">
                  <c:v>17.837565171962694</c:v>
                </c:pt>
                <c:pt idx="28">
                  <c:v>-27.284735873158795</c:v>
                </c:pt>
                <c:pt idx="29">
                  <c:v>53.578640251317807</c:v>
                </c:pt>
                <c:pt idx="30">
                  <c:v>-12.784136962018593</c:v>
                </c:pt>
                <c:pt idx="31">
                  <c:v>172.96996306701868</c:v>
                </c:pt>
                <c:pt idx="32">
                  <c:v>266.02940791135421</c:v>
                </c:pt>
                <c:pt idx="33">
                  <c:v>-8.1472853021307969</c:v>
                </c:pt>
                <c:pt idx="34">
                  <c:v>132.72516938639299</c:v>
                </c:pt>
                <c:pt idx="35">
                  <c:v>429.4236108793271</c:v>
                </c:pt>
                <c:pt idx="36">
                  <c:v>332.95820284307479</c:v>
                </c:pt>
                <c:pt idx="37">
                  <c:v>233.5041270845141</c:v>
                </c:pt>
                <c:pt idx="38">
                  <c:v>81.057478586009395</c:v>
                </c:pt>
                <c:pt idx="39">
                  <c:v>244.31902928107479</c:v>
                </c:pt>
                <c:pt idx="40">
                  <c:v>-31.588474183915796</c:v>
                </c:pt>
                <c:pt idx="41">
                  <c:v>49.1032336105608</c:v>
                </c:pt>
                <c:pt idx="42">
                  <c:v>-2.3414882236073993</c:v>
                </c:pt>
                <c:pt idx="43">
                  <c:v>-40.873521040887802</c:v>
                </c:pt>
                <c:pt idx="44">
                  <c:v>-40.915241846355094</c:v>
                </c:pt>
                <c:pt idx="45">
                  <c:v>0.19429666442059101</c:v>
                </c:pt>
                <c:pt idx="46">
                  <c:v>189.44918097648599</c:v>
                </c:pt>
                <c:pt idx="47">
                  <c:v>-60.980522740186899</c:v>
                </c:pt>
                <c:pt idx="48">
                  <c:v>7.0688170324119994</c:v>
                </c:pt>
                <c:pt idx="49">
                  <c:v>244.11668732798131</c:v>
                </c:pt>
                <c:pt idx="50">
                  <c:v>92.748151474607496</c:v>
                </c:pt>
                <c:pt idx="51">
                  <c:v>-17.830826432504601</c:v>
                </c:pt>
                <c:pt idx="52">
                  <c:v>6.6511138138317989</c:v>
                </c:pt>
                <c:pt idx="53">
                  <c:v>-24.490063110962602</c:v>
                </c:pt>
                <c:pt idx="54">
                  <c:v>18.426110734831802</c:v>
                </c:pt>
                <c:pt idx="55">
                  <c:v>-12.079097664541997</c:v>
                </c:pt>
                <c:pt idx="56">
                  <c:v>163.54283231779442</c:v>
                </c:pt>
                <c:pt idx="57">
                  <c:v>79.684359220383996</c:v>
                </c:pt>
                <c:pt idx="58">
                  <c:v>102.18657001605609</c:v>
                </c:pt>
                <c:pt idx="59">
                  <c:v>40.565410586252398</c:v>
                </c:pt>
                <c:pt idx="60">
                  <c:v>219.84587389097203</c:v>
                </c:pt>
                <c:pt idx="61">
                  <c:v>197.99204864876643</c:v>
                </c:pt>
                <c:pt idx="62">
                  <c:v>347.79746122052336</c:v>
                </c:pt>
                <c:pt idx="63">
                  <c:v>229.58064187861689</c:v>
                </c:pt>
                <c:pt idx="64">
                  <c:v>4.0191047070373997</c:v>
                </c:pt>
                <c:pt idx="65">
                  <c:v>-50.964128114523405</c:v>
                </c:pt>
                <c:pt idx="66">
                  <c:v>-29.15666035850461</c:v>
                </c:pt>
                <c:pt idx="67">
                  <c:v>-42.640437216738299</c:v>
                </c:pt>
                <c:pt idx="68">
                  <c:v>-22.113809255214903</c:v>
                </c:pt>
                <c:pt idx="69">
                  <c:v>62.400527448682283</c:v>
                </c:pt>
                <c:pt idx="70">
                  <c:v>189.28686058187856</c:v>
                </c:pt>
                <c:pt idx="71">
                  <c:v>159.428398863458</c:v>
                </c:pt>
                <c:pt idx="72">
                  <c:v>37.2006359586169</c:v>
                </c:pt>
                <c:pt idx="73">
                  <c:v>301.1597748741309</c:v>
                </c:pt>
                <c:pt idx="74">
                  <c:v>30.710518479187002</c:v>
                </c:pt>
                <c:pt idx="75">
                  <c:v>11.402039160775693</c:v>
                </c:pt>
                <c:pt idx="76">
                  <c:v>139.60287098427111</c:v>
                </c:pt>
                <c:pt idx="77">
                  <c:v>-28.7423379625981</c:v>
                </c:pt>
                <c:pt idx="78">
                  <c:v>-33.078769994738302</c:v>
                </c:pt>
                <c:pt idx="79">
                  <c:v>68.831575982551399</c:v>
                </c:pt>
                <c:pt idx="80">
                  <c:v>188.4730065016916</c:v>
                </c:pt>
                <c:pt idx="81">
                  <c:v>-20.801663092504612</c:v>
                </c:pt>
                <c:pt idx="82">
                  <c:v>126.442179952187</c:v>
                </c:pt>
                <c:pt idx="83">
                  <c:v>74.584197002981298</c:v>
                </c:pt>
                <c:pt idx="84">
                  <c:v>148.39027581383181</c:v>
                </c:pt>
                <c:pt idx="85">
                  <c:v>14.010596273140195</c:v>
                </c:pt>
                <c:pt idx="86">
                  <c:v>205.44625056874767</c:v>
                </c:pt>
                <c:pt idx="87">
                  <c:v>16.908705237775699</c:v>
                </c:pt>
                <c:pt idx="88">
                  <c:v>36.556938707831797</c:v>
                </c:pt>
                <c:pt idx="89">
                  <c:v>-47.488808892214898</c:v>
                </c:pt>
                <c:pt idx="90">
                  <c:v>-16.109028251084098</c:v>
                </c:pt>
                <c:pt idx="91">
                  <c:v>3.8076057799346046</c:v>
                </c:pt>
                <c:pt idx="92">
                  <c:v>-9.8690981375419966</c:v>
                </c:pt>
                <c:pt idx="93">
                  <c:v>-42.632796625822394</c:v>
                </c:pt>
                <c:pt idx="94">
                  <c:v>-36.688550528869101</c:v>
                </c:pt>
                <c:pt idx="95">
                  <c:v>-6.8185831938504009</c:v>
                </c:pt>
                <c:pt idx="96">
                  <c:v>155.3169817743084</c:v>
                </c:pt>
                <c:pt idx="97">
                  <c:v>220.1398307515982</c:v>
                </c:pt>
                <c:pt idx="98">
                  <c:v>337.94427965342061</c:v>
                </c:pt>
                <c:pt idx="99">
                  <c:v>51.546342163691598</c:v>
                </c:pt>
                <c:pt idx="100">
                  <c:v>-16.178965047121402</c:v>
                </c:pt>
                <c:pt idx="101">
                  <c:v>-27.432041393775698</c:v>
                </c:pt>
                <c:pt idx="102">
                  <c:v>25.66719338368231</c:v>
                </c:pt>
                <c:pt idx="103">
                  <c:v>103.69516407840189</c:v>
                </c:pt>
                <c:pt idx="104">
                  <c:v>137.49070940157009</c:v>
                </c:pt>
                <c:pt idx="105">
                  <c:v>137.8748601965795</c:v>
                </c:pt>
                <c:pt idx="106">
                  <c:v>225.37371156776643</c:v>
                </c:pt>
                <c:pt idx="107">
                  <c:v>501.86790160425244</c:v>
                </c:pt>
                <c:pt idx="108">
                  <c:v>21.270589939644907</c:v>
                </c:pt>
                <c:pt idx="109">
                  <c:v>187.72203150177569</c:v>
                </c:pt>
                <c:pt idx="110">
                  <c:v>67.975033830476704</c:v>
                </c:pt>
                <c:pt idx="111">
                  <c:v>82.019372844373891</c:v>
                </c:pt>
                <c:pt idx="112">
                  <c:v>-43.451574269056003</c:v>
                </c:pt>
                <c:pt idx="113">
                  <c:v>-9.290032140981296</c:v>
                </c:pt>
                <c:pt idx="114">
                  <c:v>-26.149386384869203</c:v>
                </c:pt>
                <c:pt idx="115">
                  <c:v>-26.982983637710205</c:v>
                </c:pt>
                <c:pt idx="116">
                  <c:v>263.3791282670187</c:v>
                </c:pt>
                <c:pt idx="117">
                  <c:v>107.05326773554209</c:v>
                </c:pt>
                <c:pt idx="118">
                  <c:v>77.00046457772001</c:v>
                </c:pt>
                <c:pt idx="119">
                  <c:v>390.7120024272898</c:v>
                </c:pt>
                <c:pt idx="120">
                  <c:v>504.41548971020569</c:v>
                </c:pt>
                <c:pt idx="121">
                  <c:v>480.32358341633648</c:v>
                </c:pt>
                <c:pt idx="122">
                  <c:v>137.73797008221499</c:v>
                </c:pt>
                <c:pt idx="123">
                  <c:v>270.29510641542998</c:v>
                </c:pt>
                <c:pt idx="124">
                  <c:v>125.83818201258879</c:v>
                </c:pt>
                <c:pt idx="125">
                  <c:v>117.95035440278509</c:v>
                </c:pt>
                <c:pt idx="126">
                  <c:v>10.918899981158908</c:v>
                </c:pt>
                <c:pt idx="127">
                  <c:v>69.872396017560789</c:v>
                </c:pt>
                <c:pt idx="128">
                  <c:v>325.21119512477571</c:v>
                </c:pt>
                <c:pt idx="129">
                  <c:v>291.5871789046916</c:v>
                </c:pt>
                <c:pt idx="130">
                  <c:v>233.94679657542099</c:v>
                </c:pt>
                <c:pt idx="131">
                  <c:v>364.08882567170099</c:v>
                </c:pt>
                <c:pt idx="132">
                  <c:v>350.13174635795332</c:v>
                </c:pt>
                <c:pt idx="133">
                  <c:v>519.48758700044857</c:v>
                </c:pt>
                <c:pt idx="134">
                  <c:v>62.722293304121507</c:v>
                </c:pt>
                <c:pt idx="135">
                  <c:v>53.809106463037402</c:v>
                </c:pt>
                <c:pt idx="136">
                  <c:v>-12.642337280598099</c:v>
                </c:pt>
                <c:pt idx="137">
                  <c:v>15.536444913130907</c:v>
                </c:pt>
                <c:pt idx="138">
                  <c:v>39.585101253934596</c:v>
                </c:pt>
                <c:pt idx="139">
                  <c:v>28.891881828869202</c:v>
                </c:pt>
                <c:pt idx="140">
                  <c:v>36.748505568897187</c:v>
                </c:pt>
                <c:pt idx="141">
                  <c:v>-54.180468246719599</c:v>
                </c:pt>
                <c:pt idx="142">
                  <c:v>26.656261374243002</c:v>
                </c:pt>
                <c:pt idx="143">
                  <c:v>175.60964139621498</c:v>
                </c:pt>
                <c:pt idx="144">
                  <c:v>411.88224434564489</c:v>
                </c:pt>
                <c:pt idx="145">
                  <c:v>728.48260034893462</c:v>
                </c:pt>
                <c:pt idx="146">
                  <c:v>107.84574182555141</c:v>
                </c:pt>
                <c:pt idx="147">
                  <c:v>32.610129861420596</c:v>
                </c:pt>
                <c:pt idx="148">
                  <c:v>-20.040483581710198</c:v>
                </c:pt>
                <c:pt idx="149">
                  <c:v>-4.4670185922897048</c:v>
                </c:pt>
                <c:pt idx="150">
                  <c:v>-33.312805011317707</c:v>
                </c:pt>
                <c:pt idx="151">
                  <c:v>-7.4431388576167947</c:v>
                </c:pt>
                <c:pt idx="152">
                  <c:v>-21.666550754570011</c:v>
                </c:pt>
                <c:pt idx="153">
                  <c:v>138.70329328052239</c:v>
                </c:pt>
                <c:pt idx="154">
                  <c:v>81.752855531785102</c:v>
                </c:pt>
                <c:pt idx="155">
                  <c:v>136.409528513281</c:v>
                </c:pt>
                <c:pt idx="156">
                  <c:v>173.59570940507479</c:v>
                </c:pt>
                <c:pt idx="157">
                  <c:v>273.83814931060749</c:v>
                </c:pt>
                <c:pt idx="158">
                  <c:v>200.60209772273839</c:v>
                </c:pt>
                <c:pt idx="159">
                  <c:v>-7.4089573456260993</c:v>
                </c:pt>
                <c:pt idx="160">
                  <c:v>147.71168804098141</c:v>
                </c:pt>
                <c:pt idx="161">
                  <c:v>46.963091785644899</c:v>
                </c:pt>
                <c:pt idx="162">
                  <c:v>18.993491385401896</c:v>
                </c:pt>
                <c:pt idx="163">
                  <c:v>2.3899741275141082</c:v>
                </c:pt>
              </c:numCache>
            </c:numRef>
          </c:val>
          <c:extLst>
            <c:ext xmlns:c16="http://schemas.microsoft.com/office/drawing/2014/chart" uri="{C3380CC4-5D6E-409C-BE32-E72D297353CC}">
              <c16:uniqueId val="{00000000-306A-4C3C-9513-92B95C083A5C}"/>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TaeoumaBasin!$M$1</c:f>
              <c:strCache>
                <c:ptCount val="1"/>
                <c:pt idx="0">
                  <c:v>IMERG</c:v>
                </c:pt>
              </c:strCache>
            </c:strRef>
          </c:tx>
          <c:spPr>
            <a:solidFill>
              <a:schemeClr val="accent1">
                <a:lumMod val="60000"/>
                <a:lumOff val="40000"/>
              </a:schemeClr>
            </a:solidFill>
            <a:ln>
              <a:noFill/>
            </a:ln>
            <a:effectLst/>
          </c:spPr>
          <c:invertIfNegative val="0"/>
          <c:cat>
            <c:numRef>
              <c:f>TaeoumaBasin!$L$18:$L$29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TaeoumaBasin!$M$18:$M$29</c:f>
              <c:numCache>
                <c:formatCode>General</c:formatCode>
                <c:ptCount val="12"/>
                <c:pt idx="0">
                  <c:v>2001.7149598389999</c:v>
                </c:pt>
                <c:pt idx="1">
                  <c:v>2099.4449889719999</c:v>
                </c:pt>
                <c:pt idx="2">
                  <c:v>2184.9166028549998</c:v>
                </c:pt>
                <c:pt idx="3">
                  <c:v>1483.4974579929999</c:v>
                </c:pt>
                <c:pt idx="4">
                  <c:v>2043.547473457</c:v>
                </c:pt>
                <c:pt idx="5">
                  <c:v>1866.4132764359999</c:v>
                </c:pt>
                <c:pt idx="6">
                  <c:v>1244.804137416</c:v>
                </c:pt>
                <c:pt idx="7">
                  <c:v>2236.2082683829999</c:v>
                </c:pt>
                <c:pt idx="8">
                  <c:v>2125.6474587279999</c:v>
                </c:pt>
                <c:pt idx="9">
                  <c:v>3851.6315849769999</c:v>
                </c:pt>
                <c:pt idx="10">
                  <c:v>2333.3583126950002</c:v>
                </c:pt>
                <c:pt idx="11">
                  <c:v>2467.9191266150001</c:v>
                </c:pt>
              </c:numCache>
            </c:numRef>
          </c:val>
          <c:extLst>
            <c:ext xmlns:c16="http://schemas.microsoft.com/office/drawing/2014/chart" uri="{C3380CC4-5D6E-409C-BE32-E72D297353CC}">
              <c16:uniqueId val="{00000000-6A65-4F32-9FC4-AF6810CE95DD}"/>
            </c:ext>
          </c:extLst>
        </c:ser>
        <c:ser>
          <c:idx val="0"/>
          <c:order val="1"/>
          <c:tx>
            <c:strRef>
              <c:f>TaeoumaBasin!$N$1</c:f>
              <c:strCache>
                <c:ptCount val="1"/>
                <c:pt idx="0">
                  <c:v>SSEBop</c:v>
                </c:pt>
              </c:strCache>
            </c:strRef>
          </c:tx>
          <c:spPr>
            <a:solidFill>
              <a:schemeClr val="accent3">
                <a:lumMod val="75000"/>
              </a:schemeClr>
            </a:solidFill>
            <a:ln>
              <a:noFill/>
            </a:ln>
            <a:effectLst/>
          </c:spPr>
          <c:invertIfNegative val="0"/>
          <c:cat>
            <c:numRef>
              <c:f>TaeoumaBasin!$L$18:$L$29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TaeoumaBasin!$N$18:$N$29</c:f>
              <c:numCache>
                <c:formatCode>General</c:formatCode>
                <c:ptCount val="12"/>
                <c:pt idx="0">
                  <c:v>890</c:v>
                </c:pt>
                <c:pt idx="1">
                  <c:v>914</c:v>
                </c:pt>
                <c:pt idx="2">
                  <c:v>741</c:v>
                </c:pt>
                <c:pt idx="3">
                  <c:v>818</c:v>
                </c:pt>
                <c:pt idx="4">
                  <c:v>897</c:v>
                </c:pt>
                <c:pt idx="5">
                  <c:v>886</c:v>
                </c:pt>
                <c:pt idx="6">
                  <c:v>898</c:v>
                </c:pt>
                <c:pt idx="7">
                  <c:v>892</c:v>
                </c:pt>
                <c:pt idx="8">
                  <c:v>923</c:v>
                </c:pt>
                <c:pt idx="9">
                  <c:v>893</c:v>
                </c:pt>
                <c:pt idx="10">
                  <c:v>903</c:v>
                </c:pt>
                <c:pt idx="11">
                  <c:v>878</c:v>
                </c:pt>
              </c:numCache>
            </c:numRef>
          </c:val>
          <c:extLst>
            <c:ext xmlns:c16="http://schemas.microsoft.com/office/drawing/2014/chart" uri="{C3380CC4-5D6E-409C-BE32-E72D297353CC}">
              <c16:uniqueId val="{00000001-6A65-4F32-9FC4-AF6810CE95DD}"/>
            </c:ext>
          </c:extLst>
        </c:ser>
        <c:ser>
          <c:idx val="2"/>
          <c:order val="2"/>
          <c:tx>
            <c:strRef>
              <c:f>TaeoumaBasin!$O$1</c:f>
              <c:strCache>
                <c:ptCount val="1"/>
                <c:pt idx="0">
                  <c:v>Net water per year</c:v>
                </c:pt>
              </c:strCache>
            </c:strRef>
          </c:tx>
          <c:spPr>
            <a:solidFill>
              <a:srgbClr val="002060"/>
            </a:solidFill>
            <a:ln>
              <a:noFill/>
            </a:ln>
            <a:effectLst/>
          </c:spPr>
          <c:invertIfNegative val="0"/>
          <c:cat>
            <c:numRef>
              <c:f>TaeoumaBasin!$L$18:$L$29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TaeoumaBasin!$O$18:$O$29</c:f>
              <c:numCache>
                <c:formatCode>0</c:formatCode>
                <c:ptCount val="12"/>
                <c:pt idx="0">
                  <c:v>1111.7149598389999</c:v>
                </c:pt>
                <c:pt idx="1">
                  <c:v>1185.4449889719999</c:v>
                </c:pt>
                <c:pt idx="2">
                  <c:v>1443.9166028549998</c:v>
                </c:pt>
                <c:pt idx="3">
                  <c:v>665.4974579929999</c:v>
                </c:pt>
                <c:pt idx="4">
                  <c:v>1146.547473457</c:v>
                </c:pt>
                <c:pt idx="5">
                  <c:v>980.41327643599993</c:v>
                </c:pt>
                <c:pt idx="6">
                  <c:v>346.804137416</c:v>
                </c:pt>
                <c:pt idx="7">
                  <c:v>1344.2082683829999</c:v>
                </c:pt>
                <c:pt idx="8">
                  <c:v>1202.6474587279999</c:v>
                </c:pt>
                <c:pt idx="9">
                  <c:v>2958.6315849769999</c:v>
                </c:pt>
                <c:pt idx="10">
                  <c:v>1430.3583126950002</c:v>
                </c:pt>
                <c:pt idx="11">
                  <c:v>1589.9191266150001</c:v>
                </c:pt>
              </c:numCache>
            </c:numRef>
          </c:val>
          <c:extLst>
            <c:ext xmlns:c16="http://schemas.microsoft.com/office/drawing/2014/chart" uri="{C3380CC4-5D6E-409C-BE32-E72D297353CC}">
              <c16:uniqueId val="{00000002-6A65-4F32-9FC4-AF6810CE95DD}"/>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66094622788E-2"/>
              <c:y val="0.12314448717862363"/>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61397353369629"/>
          <c:y val="9.8297368629907747E-2"/>
          <c:w val="0.85722978171226627"/>
          <c:h val="0.69859106763710821"/>
        </c:manualLayout>
      </c:layout>
      <c:barChart>
        <c:barDir val="col"/>
        <c:grouping val="clustered"/>
        <c:varyColors val="0"/>
        <c:ser>
          <c:idx val="0"/>
          <c:order val="0"/>
          <c:tx>
            <c:strRef>
              <c:f>PortVilaBasin!$M$1</c:f>
              <c:strCache>
                <c:ptCount val="1"/>
                <c:pt idx="0">
                  <c:v>IMERG (P)</c:v>
                </c:pt>
              </c:strCache>
            </c:strRef>
          </c:tx>
          <c:spPr>
            <a:solidFill>
              <a:schemeClr val="accent1">
                <a:lumMod val="60000"/>
                <a:lumOff val="40000"/>
              </a:schemeClr>
            </a:solidFill>
            <a:ln>
              <a:solidFill>
                <a:schemeClr val="bg1">
                  <a:lumMod val="95000"/>
                </a:schemeClr>
              </a:solidFill>
            </a:ln>
            <a:effectLst/>
          </c:spPr>
          <c:invertIfNegative val="0"/>
          <c:dLbls>
            <c:delete val="1"/>
          </c:dLbls>
          <c:cat>
            <c:numRef>
              <c:f>PortVilaBasin!$L$3:$L$29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PortVilaBasin!$M$3:$M$29</c:f>
              <c:numCache>
                <c:formatCode>General</c:formatCode>
                <c:ptCount val="27"/>
                <c:pt idx="0">
                  <c:v>1093.4188524179999</c:v>
                </c:pt>
                <c:pt idx="1">
                  <c:v>2034.9821999159999</c:v>
                </c:pt>
                <c:pt idx="2">
                  <c:v>2453.2043927979998</c:v>
                </c:pt>
                <c:pt idx="3">
                  <c:v>1928.9360767179901</c:v>
                </c:pt>
                <c:pt idx="4">
                  <c:v>1728.4521833890001</c:v>
                </c:pt>
                <c:pt idx="5">
                  <c:v>1214.1627417499999</c:v>
                </c:pt>
                <c:pt idx="6">
                  <c:v>1175.0032924019999</c:v>
                </c:pt>
                <c:pt idx="7">
                  <c:v>1498.445516043</c:v>
                </c:pt>
                <c:pt idx="8">
                  <c:v>1278.1710884829999</c:v>
                </c:pt>
                <c:pt idx="9">
                  <c:v>1776.514411866</c:v>
                </c:pt>
                <c:pt idx="10">
                  <c:v>2131.5949543470001</c:v>
                </c:pt>
                <c:pt idx="11">
                  <c:v>1628.0010834929999</c:v>
                </c:pt>
                <c:pt idx="12">
                  <c:v>1657.1966266110001</c:v>
                </c:pt>
                <c:pt idx="13">
                  <c:v>2178.2932959220002</c:v>
                </c:pt>
                <c:pt idx="14">
                  <c:v>1929.1944122100001</c:v>
                </c:pt>
                <c:pt idx="15">
                  <c:v>1783.21940894</c:v>
                </c:pt>
                <c:pt idx="16">
                  <c:v>1840.682187828</c:v>
                </c:pt>
                <c:pt idx="17">
                  <c:v>1986.292723236</c:v>
                </c:pt>
                <c:pt idx="18">
                  <c:v>1335.8710706320001</c:v>
                </c:pt>
                <c:pt idx="19">
                  <c:v>1871.527732349</c:v>
                </c:pt>
                <c:pt idx="20">
                  <c:v>1674.8332777139999</c:v>
                </c:pt>
                <c:pt idx="21">
                  <c:v>1067.4644235379999</c:v>
                </c:pt>
                <c:pt idx="22">
                  <c:v>2031.4632870600001</c:v>
                </c:pt>
                <c:pt idx="23">
                  <c:v>1974.2227393190001</c:v>
                </c:pt>
                <c:pt idx="24">
                  <c:v>3602.0160248679999</c:v>
                </c:pt>
                <c:pt idx="25">
                  <c:v>2177.374401561</c:v>
                </c:pt>
                <c:pt idx="26">
                  <c:v>2320.9949459620002</c:v>
                </c:pt>
              </c:numCache>
            </c:numRef>
          </c:val>
          <c:extLst>
            <c:ext xmlns:c16="http://schemas.microsoft.com/office/drawing/2014/chart" uri="{C3380CC4-5D6E-409C-BE32-E72D297353CC}">
              <c16:uniqueId val="{00000000-D808-47F4-9CA3-506BFA80EA27}"/>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PortVilaBasin!$I$1</c:f>
              <c:strCache>
                <c:ptCount val="1"/>
                <c:pt idx="0">
                  <c:v>IMERG</c:v>
                </c:pt>
              </c:strCache>
            </c:strRef>
          </c:tx>
          <c:spPr>
            <a:pattFill prst="ltDnDiag">
              <a:fgClr>
                <a:srgbClr val="002060"/>
              </a:fgClr>
              <a:bgClr>
                <a:schemeClr val="bg1"/>
              </a:bgClr>
            </a:pattFill>
            <a:ln>
              <a:noFill/>
            </a:ln>
            <a:effectLst/>
          </c:spPr>
          <c:val>
            <c:numRef>
              <c:f>PortVilaBasin!$I$3:$I$14</c:f>
              <c:numCache>
                <c:formatCode>0.00</c:formatCode>
                <c:ptCount val="12"/>
                <c:pt idx="0">
                  <c:v>234.51597325791994</c:v>
                </c:pt>
                <c:pt idx="1">
                  <c:v>258.92852830611992</c:v>
                </c:pt>
                <c:pt idx="2">
                  <c:v>269.32460186748153</c:v>
                </c:pt>
                <c:pt idx="3">
                  <c:v>210.22108504607402</c:v>
                </c:pt>
                <c:pt idx="4">
                  <c:v>138.63217771188877</c:v>
                </c:pt>
                <c:pt idx="5">
                  <c:v>90.115842092629592</c:v>
                </c:pt>
                <c:pt idx="6">
                  <c:v>67.138085229481462</c:v>
                </c:pt>
                <c:pt idx="7">
                  <c:v>54.753640989888844</c:v>
                </c:pt>
                <c:pt idx="8">
                  <c:v>85.081253580925932</c:v>
                </c:pt>
                <c:pt idx="9">
                  <c:v>134.62516193096297</c:v>
                </c:pt>
                <c:pt idx="10">
                  <c:v>124.56678716999988</c:v>
                </c:pt>
                <c:pt idx="11">
                  <c:v>169.24917274355542</c:v>
                </c:pt>
              </c:numCache>
            </c:numRef>
          </c:val>
          <c:extLst>
            <c:ext xmlns:c16="http://schemas.microsoft.com/office/drawing/2014/chart" uri="{C3380CC4-5D6E-409C-BE32-E72D297353CC}">
              <c16:uniqueId val="{00000000-4682-45E2-A7C5-F0A977EF31C3}"/>
            </c:ext>
          </c:extLst>
        </c:ser>
        <c:ser>
          <c:idx val="1"/>
          <c:order val="1"/>
          <c:tx>
            <c:strRef>
              <c:f>PortVilaBasin!$J$1</c:f>
              <c:strCache>
                <c:ptCount val="1"/>
                <c:pt idx="0">
                  <c:v>SSEBop</c:v>
                </c:pt>
              </c:strCache>
            </c:strRef>
          </c:tx>
          <c:spPr>
            <a:solidFill>
              <a:schemeClr val="accent3">
                <a:lumMod val="75000"/>
                <a:alpha val="50000"/>
              </a:schemeClr>
            </a:solidFill>
            <a:ln>
              <a:solidFill>
                <a:schemeClr val="accent3">
                  <a:lumMod val="75000"/>
                  <a:alpha val="51000"/>
                </a:schemeClr>
              </a:solidFill>
            </a:ln>
            <a:effectLst/>
          </c:spPr>
          <c:val>
            <c:numRef>
              <c:f>PortVilaBasin!$J$3:$J$14</c:f>
              <c:numCache>
                <c:formatCode>0.00</c:formatCode>
                <c:ptCount val="12"/>
                <c:pt idx="0">
                  <c:v>92.451229855809871</c:v>
                </c:pt>
                <c:pt idx="1">
                  <c:v>88.637035465560388</c:v>
                </c:pt>
                <c:pt idx="2">
                  <c:v>78.146016833039695</c:v>
                </c:pt>
                <c:pt idx="3">
                  <c:v>69.754942258759016</c:v>
                </c:pt>
                <c:pt idx="4">
                  <c:v>56.639264043844143</c:v>
                </c:pt>
                <c:pt idx="5">
                  <c:v>55.209434331571693</c:v>
                </c:pt>
                <c:pt idx="6">
                  <c:v>58.767664905069445</c:v>
                </c:pt>
                <c:pt idx="7">
                  <c:v>63.587394793501623</c:v>
                </c:pt>
                <c:pt idx="8">
                  <c:v>71.202779408886244</c:v>
                </c:pt>
                <c:pt idx="9">
                  <c:v>76.275592092385892</c:v>
                </c:pt>
                <c:pt idx="10">
                  <c:v>88.022509297318408</c:v>
                </c:pt>
                <c:pt idx="11">
                  <c:v>98.935016637306433</c:v>
                </c:pt>
              </c:numCache>
            </c:numRef>
          </c:val>
          <c:extLst>
            <c:ext xmlns:c16="http://schemas.microsoft.com/office/drawing/2014/chart" uri="{C3380CC4-5D6E-409C-BE32-E72D297353CC}">
              <c16:uniqueId val="{00000001-4682-45E2-A7C5-F0A977EF31C3}"/>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7821185813311796E-2"/>
              <c:y val="0.2220576461168935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PortVilaBasin!$N$1</c:f>
              <c:strCache>
                <c:ptCount val="1"/>
                <c:pt idx="0">
                  <c:v>SSEBop (ETa)</c:v>
                </c:pt>
              </c:strCache>
            </c:strRef>
          </c:tx>
          <c:spPr>
            <a:solidFill>
              <a:schemeClr val="accent3">
                <a:lumMod val="75000"/>
              </a:schemeClr>
            </a:solidFill>
            <a:ln w="9525" cap="flat" cmpd="sng" algn="ctr">
              <a:solidFill>
                <a:schemeClr val="bg1"/>
              </a:solidFill>
              <a:round/>
            </a:ln>
            <a:effectLst/>
          </c:spPr>
          <c:invertIfNegative val="0"/>
          <c:dLbls>
            <c:delete val="1"/>
          </c:dLbls>
          <c:cat>
            <c:numRef>
              <c:f>PortVilaBasin!$L$18:$L$30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PortVilaBasin!$N$18:$N$30</c:f>
              <c:numCache>
                <c:formatCode>General</c:formatCode>
                <c:ptCount val="13"/>
                <c:pt idx="0">
                  <c:v>906</c:v>
                </c:pt>
                <c:pt idx="1">
                  <c:v>902</c:v>
                </c:pt>
                <c:pt idx="2">
                  <c:v>789</c:v>
                </c:pt>
                <c:pt idx="3">
                  <c:v>845</c:v>
                </c:pt>
                <c:pt idx="4">
                  <c:v>896</c:v>
                </c:pt>
                <c:pt idx="5">
                  <c:v>917</c:v>
                </c:pt>
                <c:pt idx="6">
                  <c:v>846</c:v>
                </c:pt>
                <c:pt idx="7">
                  <c:v>905</c:v>
                </c:pt>
                <c:pt idx="8">
                  <c:v>910</c:v>
                </c:pt>
                <c:pt idx="9">
                  <c:v>936</c:v>
                </c:pt>
                <c:pt idx="10">
                  <c:v>899</c:v>
                </c:pt>
                <c:pt idx="11">
                  <c:v>939</c:v>
                </c:pt>
                <c:pt idx="12">
                  <c:v>950</c:v>
                </c:pt>
              </c:numCache>
            </c:numRef>
          </c:val>
          <c:extLst>
            <c:ext xmlns:c16="http://schemas.microsoft.com/office/drawing/2014/chart" uri="{C3380CC4-5D6E-409C-BE32-E72D297353CC}">
              <c16:uniqueId val="{00000000-19EB-4F85-B7D6-AD623E7F5F54}"/>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PortVilaBasin!$F$1</c:f>
              <c:strCache>
                <c:ptCount val="1"/>
                <c:pt idx="0">
                  <c:v>Net water per month</c:v>
                </c:pt>
              </c:strCache>
            </c:strRef>
          </c:tx>
          <c:spPr>
            <a:solidFill>
              <a:srgbClr val="002060"/>
            </a:solidFill>
            <a:ln>
              <a:solidFill>
                <a:srgbClr val="002060"/>
              </a:solidFill>
            </a:ln>
            <a:effectLst/>
          </c:spPr>
          <c:invertIfNegative val="0"/>
          <c:cat>
            <c:strRef>
              <c:f>PortVilaBasin!$A$172:$A$335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PortVilaBasin!$F$172:$F$335</c:f>
              <c:numCache>
                <c:formatCode>0.00</c:formatCode>
                <c:ptCount val="164"/>
                <c:pt idx="0">
                  <c:v>126.42597293609928</c:v>
                </c:pt>
                <c:pt idx="1">
                  <c:v>29.450294163969502</c:v>
                </c:pt>
                <c:pt idx="2">
                  <c:v>385.21647480640968</c:v>
                </c:pt>
                <c:pt idx="3">
                  <c:v>10.836048079872796</c:v>
                </c:pt>
                <c:pt idx="4">
                  <c:v>85.975703655318085</c:v>
                </c:pt>
                <c:pt idx="5">
                  <c:v>-17.100479907455401</c:v>
                </c:pt>
                <c:pt idx="6">
                  <c:v>14.638767987974589</c:v>
                </c:pt>
                <c:pt idx="7">
                  <c:v>70.24223922018831</c:v>
                </c:pt>
                <c:pt idx="8">
                  <c:v>-40.798440003941408</c:v>
                </c:pt>
                <c:pt idx="9">
                  <c:v>119.60470343536289</c:v>
                </c:pt>
                <c:pt idx="10">
                  <c:v>89.728188064119607</c:v>
                </c:pt>
                <c:pt idx="11">
                  <c:v>-27.104034340880403</c:v>
                </c:pt>
                <c:pt idx="12">
                  <c:v>49.394359180684503</c:v>
                </c:pt>
                <c:pt idx="13">
                  <c:v>298.34262596634858</c:v>
                </c:pt>
                <c:pt idx="14">
                  <c:v>230.84625777975577</c:v>
                </c:pt>
                <c:pt idx="15">
                  <c:v>144.2484766036514</c:v>
                </c:pt>
                <c:pt idx="16">
                  <c:v>-3.3686739096793019</c:v>
                </c:pt>
                <c:pt idx="17">
                  <c:v>34.852483855468193</c:v>
                </c:pt>
                <c:pt idx="18">
                  <c:v>-52.5886395655114</c:v>
                </c:pt>
                <c:pt idx="19">
                  <c:v>22.047276676689599</c:v>
                </c:pt>
                <c:pt idx="20">
                  <c:v>18.066332401529209</c:v>
                </c:pt>
                <c:pt idx="21">
                  <c:v>115.56327057397709</c:v>
                </c:pt>
                <c:pt idx="22">
                  <c:v>46.830615193794003</c:v>
                </c:pt>
                <c:pt idx="23">
                  <c:v>157.818973373858</c:v>
                </c:pt>
                <c:pt idx="24">
                  <c:v>-14.590720734068711</c:v>
                </c:pt>
                <c:pt idx="25">
                  <c:v>262.15617340833586</c:v>
                </c:pt>
                <c:pt idx="26">
                  <c:v>60.329522923982211</c:v>
                </c:pt>
                <c:pt idx="27">
                  <c:v>8.4741033599872111</c:v>
                </c:pt>
                <c:pt idx="28">
                  <c:v>-22.501691790625898</c:v>
                </c:pt>
                <c:pt idx="29">
                  <c:v>45.983551440758291</c:v>
                </c:pt>
                <c:pt idx="30">
                  <c:v>-13.035442339849801</c:v>
                </c:pt>
                <c:pt idx="31">
                  <c:v>133.04795851092371</c:v>
                </c:pt>
                <c:pt idx="32">
                  <c:v>236.65064389996189</c:v>
                </c:pt>
                <c:pt idx="33">
                  <c:v>-29.863017301175496</c:v>
                </c:pt>
                <c:pt idx="34">
                  <c:v>114.55309999703209</c:v>
                </c:pt>
                <c:pt idx="35">
                  <c:v>427.86714157510175</c:v>
                </c:pt>
                <c:pt idx="36">
                  <c:v>249.81320361364132</c:v>
                </c:pt>
                <c:pt idx="37">
                  <c:v>229.02874226966162</c:v>
                </c:pt>
                <c:pt idx="38">
                  <c:v>50.252824195252003</c:v>
                </c:pt>
                <c:pt idx="39">
                  <c:v>227.26772218885151</c:v>
                </c:pt>
                <c:pt idx="40">
                  <c:v>-41.177379491526693</c:v>
                </c:pt>
                <c:pt idx="41">
                  <c:v>28.606150782605603</c:v>
                </c:pt>
                <c:pt idx="42">
                  <c:v>-9.6180110117378987</c:v>
                </c:pt>
                <c:pt idx="43">
                  <c:v>-43.820428923870203</c:v>
                </c:pt>
                <c:pt idx="44">
                  <c:v>-41.748961281106908</c:v>
                </c:pt>
                <c:pt idx="45">
                  <c:v>8.0180903850535046</c:v>
                </c:pt>
                <c:pt idx="46">
                  <c:v>112.4601174836921</c:v>
                </c:pt>
                <c:pt idx="47">
                  <c:v>-76.252269554480904</c:v>
                </c:pt>
                <c:pt idx="48">
                  <c:v>-29.719806715160985</c:v>
                </c:pt>
                <c:pt idx="49">
                  <c:v>206.3188450349364</c:v>
                </c:pt>
                <c:pt idx="50">
                  <c:v>67.024571437129808</c:v>
                </c:pt>
                <c:pt idx="51">
                  <c:v>-11.410662051274798</c:v>
                </c:pt>
                <c:pt idx="52">
                  <c:v>1.4985388041119947</c:v>
                </c:pt>
                <c:pt idx="53">
                  <c:v>-22.676192367648799</c:v>
                </c:pt>
                <c:pt idx="54">
                  <c:v>18.906262794755804</c:v>
                </c:pt>
                <c:pt idx="55">
                  <c:v>-30.293851538394392</c:v>
                </c:pt>
                <c:pt idx="56">
                  <c:v>165.43598852407888</c:v>
                </c:pt>
                <c:pt idx="57">
                  <c:v>53.956236107233096</c:v>
                </c:pt>
                <c:pt idx="58">
                  <c:v>57.06658014768449</c:v>
                </c:pt>
                <c:pt idx="59">
                  <c:v>3.3770287693053973</c:v>
                </c:pt>
                <c:pt idx="60">
                  <c:v>214.8162564649848</c:v>
                </c:pt>
                <c:pt idx="61">
                  <c:v>180.65670883514758</c:v>
                </c:pt>
                <c:pt idx="62">
                  <c:v>321.8039505496489</c:v>
                </c:pt>
                <c:pt idx="63">
                  <c:v>208.1791042147583</c:v>
                </c:pt>
                <c:pt idx="64">
                  <c:v>-9.4323797058600007</c:v>
                </c:pt>
                <c:pt idx="65">
                  <c:v>-53.063197759328204</c:v>
                </c:pt>
                <c:pt idx="66">
                  <c:v>-29.587731957852398</c:v>
                </c:pt>
                <c:pt idx="67">
                  <c:v>-34.492973554132298</c:v>
                </c:pt>
                <c:pt idx="68">
                  <c:v>-12.164493710480912</c:v>
                </c:pt>
                <c:pt idx="69">
                  <c:v>41.612944207173101</c:v>
                </c:pt>
                <c:pt idx="70">
                  <c:v>143.65203253507539</c:v>
                </c:pt>
                <c:pt idx="71">
                  <c:v>122.58769421112221</c:v>
                </c:pt>
                <c:pt idx="72">
                  <c:v>18.597206587687111</c:v>
                </c:pt>
                <c:pt idx="73">
                  <c:v>244.43323029014252</c:v>
                </c:pt>
                <c:pt idx="74">
                  <c:v>7.4427626230203003</c:v>
                </c:pt>
                <c:pt idx="75">
                  <c:v>4.8036720390128025</c:v>
                </c:pt>
                <c:pt idx="76">
                  <c:v>139.90357499671762</c:v>
                </c:pt>
                <c:pt idx="77">
                  <c:v>-35.840912749430004</c:v>
                </c:pt>
                <c:pt idx="78">
                  <c:v>-24.010339826345998</c:v>
                </c:pt>
                <c:pt idx="79">
                  <c:v>64.473480761422394</c:v>
                </c:pt>
                <c:pt idx="80">
                  <c:v>172.41044351605859</c:v>
                </c:pt>
                <c:pt idx="81">
                  <c:v>-44.145769404215997</c:v>
                </c:pt>
                <c:pt idx="82">
                  <c:v>87.221491666264996</c:v>
                </c:pt>
                <c:pt idx="83">
                  <c:v>49.486915082488608</c:v>
                </c:pt>
                <c:pt idx="84">
                  <c:v>114.82702286286769</c:v>
                </c:pt>
                <c:pt idx="85">
                  <c:v>-4.4524491158625068</c:v>
                </c:pt>
                <c:pt idx="86">
                  <c:v>176.2758744322621</c:v>
                </c:pt>
                <c:pt idx="87">
                  <c:v>8.4463982180942025</c:v>
                </c:pt>
                <c:pt idx="88">
                  <c:v>51.738638254615807</c:v>
                </c:pt>
                <c:pt idx="89">
                  <c:v>-50.718261842226397</c:v>
                </c:pt>
                <c:pt idx="90">
                  <c:v>-11.225895643679301</c:v>
                </c:pt>
                <c:pt idx="91">
                  <c:v>4.2882061962036033</c:v>
                </c:pt>
                <c:pt idx="92">
                  <c:v>-21.597431502445204</c:v>
                </c:pt>
                <c:pt idx="93">
                  <c:v>-58.519351754371499</c:v>
                </c:pt>
                <c:pt idx="94">
                  <c:v>-37.067429945111904</c:v>
                </c:pt>
                <c:pt idx="95">
                  <c:v>-10.088504005172993</c:v>
                </c:pt>
                <c:pt idx="96">
                  <c:v>160.07819140499399</c:v>
                </c:pt>
                <c:pt idx="97">
                  <c:v>177.80361557865649</c:v>
                </c:pt>
                <c:pt idx="98">
                  <c:v>307.18350529971508</c:v>
                </c:pt>
                <c:pt idx="99">
                  <c:v>48.950597857481</c:v>
                </c:pt>
                <c:pt idx="100">
                  <c:v>-19.183669097575006</c:v>
                </c:pt>
                <c:pt idx="101">
                  <c:v>-40.199491667147498</c:v>
                </c:pt>
                <c:pt idx="102">
                  <c:v>14.179586173547094</c:v>
                </c:pt>
                <c:pt idx="103">
                  <c:v>98.0290418616311</c:v>
                </c:pt>
                <c:pt idx="104">
                  <c:v>115.76455761992119</c:v>
                </c:pt>
                <c:pt idx="105">
                  <c:v>97.492680846038198</c:v>
                </c:pt>
                <c:pt idx="106">
                  <c:v>176.70762811411964</c:v>
                </c:pt>
                <c:pt idx="107">
                  <c:v>524.47767283770486</c:v>
                </c:pt>
                <c:pt idx="108">
                  <c:v>-4.8971413993510993</c:v>
                </c:pt>
                <c:pt idx="109">
                  <c:v>182.96128580481943</c:v>
                </c:pt>
                <c:pt idx="110">
                  <c:v>48.325756200007703</c:v>
                </c:pt>
                <c:pt idx="111">
                  <c:v>71.418424202295199</c:v>
                </c:pt>
                <c:pt idx="112">
                  <c:v>-43.865759897674295</c:v>
                </c:pt>
                <c:pt idx="113">
                  <c:v>-16.828185892015306</c:v>
                </c:pt>
                <c:pt idx="114">
                  <c:v>-33.139661175320605</c:v>
                </c:pt>
                <c:pt idx="115">
                  <c:v>-30.038333354333297</c:v>
                </c:pt>
                <c:pt idx="116">
                  <c:v>232.13779087452173</c:v>
                </c:pt>
                <c:pt idx="117">
                  <c:v>78.394520929877899</c:v>
                </c:pt>
                <c:pt idx="118">
                  <c:v>55.655505048519998</c:v>
                </c:pt>
                <c:pt idx="119">
                  <c:v>312.98454480637918</c:v>
                </c:pt>
                <c:pt idx="120">
                  <c:v>523.06320883664125</c:v>
                </c:pt>
                <c:pt idx="121">
                  <c:v>427.1743975462698</c:v>
                </c:pt>
                <c:pt idx="122">
                  <c:v>117.04594547236901</c:v>
                </c:pt>
                <c:pt idx="123">
                  <c:v>222.87006634421118</c:v>
                </c:pt>
                <c:pt idx="124">
                  <c:v>125.9560155187049</c:v>
                </c:pt>
                <c:pt idx="125">
                  <c:v>87.668109568908392</c:v>
                </c:pt>
                <c:pt idx="126">
                  <c:v>2.064867752765899</c:v>
                </c:pt>
                <c:pt idx="127">
                  <c:v>63.383954738335902</c:v>
                </c:pt>
                <c:pt idx="128">
                  <c:v>289.04819296787025</c:v>
                </c:pt>
                <c:pt idx="129">
                  <c:v>280.48072497104738</c:v>
                </c:pt>
                <c:pt idx="130">
                  <c:v>214.18439329106198</c:v>
                </c:pt>
                <c:pt idx="131">
                  <c:v>341.28519178167494</c:v>
                </c:pt>
                <c:pt idx="132">
                  <c:v>321.02597852809828</c:v>
                </c:pt>
                <c:pt idx="133">
                  <c:v>499.03985814209932</c:v>
                </c:pt>
                <c:pt idx="134">
                  <c:v>51.551056500414802</c:v>
                </c:pt>
                <c:pt idx="135">
                  <c:v>66.660406869681992</c:v>
                </c:pt>
                <c:pt idx="136">
                  <c:v>-16.766302162027898</c:v>
                </c:pt>
                <c:pt idx="137">
                  <c:v>17.722438665320702</c:v>
                </c:pt>
                <c:pt idx="138">
                  <c:v>30.561245698109502</c:v>
                </c:pt>
                <c:pt idx="139">
                  <c:v>11.530108164816809</c:v>
                </c:pt>
                <c:pt idx="140">
                  <c:v>20.507463187946598</c:v>
                </c:pt>
                <c:pt idx="141">
                  <c:v>-61.498045454905807</c:v>
                </c:pt>
                <c:pt idx="142">
                  <c:v>-3.5019958156990043</c:v>
                </c:pt>
                <c:pt idx="143">
                  <c:v>135.1548185841807</c:v>
                </c:pt>
                <c:pt idx="144">
                  <c:v>368.87975248959549</c:v>
                </c:pt>
                <c:pt idx="145">
                  <c:v>687.42723346895934</c:v>
                </c:pt>
                <c:pt idx="146">
                  <c:v>94.521069836165395</c:v>
                </c:pt>
                <c:pt idx="147">
                  <c:v>21.494606513402097</c:v>
                </c:pt>
                <c:pt idx="148">
                  <c:v>-22.848168706931204</c:v>
                </c:pt>
                <c:pt idx="149">
                  <c:v>-7.8356674647124009</c:v>
                </c:pt>
                <c:pt idx="150">
                  <c:v>-38.160597735376498</c:v>
                </c:pt>
                <c:pt idx="151">
                  <c:v>-17.680625025002499</c:v>
                </c:pt>
                <c:pt idx="152">
                  <c:v>-19.036503005930996</c:v>
                </c:pt>
                <c:pt idx="153">
                  <c:v>122.43701532776339</c:v>
                </c:pt>
                <c:pt idx="154">
                  <c:v>57.657278855461001</c:v>
                </c:pt>
                <c:pt idx="155">
                  <c:v>113.89103287412219</c:v>
                </c:pt>
                <c:pt idx="156">
                  <c:v>150.37866677157513</c:v>
                </c:pt>
                <c:pt idx="157">
                  <c:v>263.31231261317049</c:v>
                </c:pt>
                <c:pt idx="158">
                  <c:v>145.1696842103843</c:v>
                </c:pt>
                <c:pt idx="159">
                  <c:v>-9.1094673191882976</c:v>
                </c:pt>
                <c:pt idx="160">
                  <c:v>141.76866374557511</c:v>
                </c:pt>
                <c:pt idx="161">
                  <c:v>49.187126634704896</c:v>
                </c:pt>
                <c:pt idx="162">
                  <c:v>28.374985470020405</c:v>
                </c:pt>
                <c:pt idx="163">
                  <c:v>10.625395347806688</c:v>
                </c:pt>
              </c:numCache>
            </c:numRef>
          </c:val>
          <c:extLst>
            <c:ext xmlns:c16="http://schemas.microsoft.com/office/drawing/2014/chart" uri="{C3380CC4-5D6E-409C-BE32-E72D297353CC}">
              <c16:uniqueId val="{00000000-3546-475D-ABC8-3B86FAACA370}"/>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PortVilaBasin!$M$1</c:f>
              <c:strCache>
                <c:ptCount val="1"/>
                <c:pt idx="0">
                  <c:v>IMERG (P)</c:v>
                </c:pt>
              </c:strCache>
            </c:strRef>
          </c:tx>
          <c:spPr>
            <a:solidFill>
              <a:schemeClr val="accent1">
                <a:lumMod val="60000"/>
                <a:lumOff val="40000"/>
              </a:schemeClr>
            </a:solidFill>
            <a:ln>
              <a:noFill/>
            </a:ln>
            <a:effectLst/>
          </c:spPr>
          <c:invertIfNegative val="0"/>
          <c:cat>
            <c:numRef>
              <c:f>PortVilaBasin!$L$18:$L$29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PortVilaBasin!$M$18:$M$29</c:f>
              <c:numCache>
                <c:formatCode>General</c:formatCode>
                <c:ptCount val="12"/>
                <c:pt idx="0">
                  <c:v>1783.21940894</c:v>
                </c:pt>
                <c:pt idx="1">
                  <c:v>1840.682187828</c:v>
                </c:pt>
                <c:pt idx="2">
                  <c:v>1986.292723236</c:v>
                </c:pt>
                <c:pt idx="3">
                  <c:v>1335.8710706320001</c:v>
                </c:pt>
                <c:pt idx="4">
                  <c:v>1871.527732349</c:v>
                </c:pt>
                <c:pt idx="5">
                  <c:v>1674.8332777139999</c:v>
                </c:pt>
                <c:pt idx="6">
                  <c:v>1067.4644235379999</c:v>
                </c:pt>
                <c:pt idx="7">
                  <c:v>2031.4632870600001</c:v>
                </c:pt>
                <c:pt idx="8">
                  <c:v>1974.2227393190001</c:v>
                </c:pt>
                <c:pt idx="9">
                  <c:v>3602.0160248679999</c:v>
                </c:pt>
                <c:pt idx="10">
                  <c:v>2177.374401561</c:v>
                </c:pt>
                <c:pt idx="11">
                  <c:v>2320.9949459620002</c:v>
                </c:pt>
              </c:numCache>
            </c:numRef>
          </c:val>
          <c:extLst>
            <c:ext xmlns:c16="http://schemas.microsoft.com/office/drawing/2014/chart" uri="{C3380CC4-5D6E-409C-BE32-E72D297353CC}">
              <c16:uniqueId val="{00000000-51EC-44D4-BC79-DA391ABA8623}"/>
            </c:ext>
          </c:extLst>
        </c:ser>
        <c:ser>
          <c:idx val="0"/>
          <c:order val="1"/>
          <c:tx>
            <c:strRef>
              <c:f>PortVilaBasin!$N$1</c:f>
              <c:strCache>
                <c:ptCount val="1"/>
                <c:pt idx="0">
                  <c:v>SSEBop (ETa)</c:v>
                </c:pt>
              </c:strCache>
            </c:strRef>
          </c:tx>
          <c:spPr>
            <a:solidFill>
              <a:schemeClr val="accent3">
                <a:lumMod val="75000"/>
              </a:schemeClr>
            </a:solidFill>
            <a:ln>
              <a:noFill/>
            </a:ln>
            <a:effectLst/>
          </c:spPr>
          <c:invertIfNegative val="0"/>
          <c:cat>
            <c:numRef>
              <c:f>PortVilaBasin!$L$18:$L$29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PortVilaBasin!$N$18:$N$29</c:f>
              <c:numCache>
                <c:formatCode>General</c:formatCode>
                <c:ptCount val="12"/>
                <c:pt idx="0">
                  <c:v>906</c:v>
                </c:pt>
                <c:pt idx="1">
                  <c:v>902</c:v>
                </c:pt>
                <c:pt idx="2">
                  <c:v>789</c:v>
                </c:pt>
                <c:pt idx="3">
                  <c:v>845</c:v>
                </c:pt>
                <c:pt idx="4">
                  <c:v>896</c:v>
                </c:pt>
                <c:pt idx="5">
                  <c:v>917</c:v>
                </c:pt>
                <c:pt idx="6">
                  <c:v>846</c:v>
                </c:pt>
                <c:pt idx="7">
                  <c:v>905</c:v>
                </c:pt>
                <c:pt idx="8">
                  <c:v>910</c:v>
                </c:pt>
                <c:pt idx="9">
                  <c:v>936</c:v>
                </c:pt>
                <c:pt idx="10">
                  <c:v>899</c:v>
                </c:pt>
                <c:pt idx="11">
                  <c:v>939</c:v>
                </c:pt>
              </c:numCache>
            </c:numRef>
          </c:val>
          <c:extLst>
            <c:ext xmlns:c16="http://schemas.microsoft.com/office/drawing/2014/chart" uri="{C3380CC4-5D6E-409C-BE32-E72D297353CC}">
              <c16:uniqueId val="{00000001-51EC-44D4-BC79-DA391ABA8623}"/>
            </c:ext>
          </c:extLst>
        </c:ser>
        <c:ser>
          <c:idx val="2"/>
          <c:order val="2"/>
          <c:tx>
            <c:strRef>
              <c:f>PortVilaBasin!$O$1</c:f>
              <c:strCache>
                <c:ptCount val="1"/>
                <c:pt idx="0">
                  <c:v>P - ETa</c:v>
                </c:pt>
              </c:strCache>
            </c:strRef>
          </c:tx>
          <c:spPr>
            <a:solidFill>
              <a:srgbClr val="002060"/>
            </a:solidFill>
            <a:ln>
              <a:noFill/>
            </a:ln>
            <a:effectLst/>
          </c:spPr>
          <c:invertIfNegative val="0"/>
          <c:cat>
            <c:numRef>
              <c:f>PortVilaBasin!$L$18:$L$29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PortVilaBasin!$O$18:$O$29</c:f>
              <c:numCache>
                <c:formatCode>0</c:formatCode>
                <c:ptCount val="12"/>
                <c:pt idx="0">
                  <c:v>877.21940893999999</c:v>
                </c:pt>
                <c:pt idx="1">
                  <c:v>938.682187828</c:v>
                </c:pt>
                <c:pt idx="2">
                  <c:v>1197.292723236</c:v>
                </c:pt>
                <c:pt idx="3">
                  <c:v>490.87107063200006</c:v>
                </c:pt>
                <c:pt idx="4">
                  <c:v>975.52773234899996</c:v>
                </c:pt>
                <c:pt idx="5">
                  <c:v>757.83327771399991</c:v>
                </c:pt>
                <c:pt idx="6">
                  <c:v>221.46442353799989</c:v>
                </c:pt>
                <c:pt idx="7">
                  <c:v>1126.4632870600001</c:v>
                </c:pt>
                <c:pt idx="8">
                  <c:v>1064.2227393190001</c:v>
                </c:pt>
                <c:pt idx="9">
                  <c:v>2666.0160248679999</c:v>
                </c:pt>
                <c:pt idx="10">
                  <c:v>1278.374401561</c:v>
                </c:pt>
                <c:pt idx="11">
                  <c:v>1381.9949459620002</c:v>
                </c:pt>
              </c:numCache>
            </c:numRef>
          </c:val>
          <c:extLst>
            <c:ext xmlns:c16="http://schemas.microsoft.com/office/drawing/2014/chart" uri="{C3380CC4-5D6E-409C-BE32-E72D297353CC}">
              <c16:uniqueId val="{00000002-51EC-44D4-BC79-DA391ABA8623}"/>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4334424868665858E-2"/>
              <c:y val="0.10982157437714336"/>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TaeoumaBasin!$D$2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TaeoumaBasin!$A$3:$A$338</c:f>
              <c:strCache>
                <c:ptCount val="336"/>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pt idx="333">
                  <c:v>2025-10</c:v>
                </c:pt>
                <c:pt idx="334">
                  <c:v>2025-11</c:v>
                </c:pt>
                <c:pt idx="335">
                  <c:v>2025-12</c:v>
                </c:pt>
              </c:strCache>
            </c:strRef>
          </c:cat>
          <c:val>
            <c:numRef>
              <c:f>TaeoumaBasin!$D$3:$D$338</c:f>
              <c:numCache>
                <c:formatCode>General</c:formatCode>
                <c:ptCount val="336"/>
                <c:pt idx="0">
                  <c:v>129.295830736</c:v>
                </c:pt>
                <c:pt idx="1">
                  <c:v>120.199997462</c:v>
                </c:pt>
                <c:pt idx="2">
                  <c:v>76.615832917999995</c:v>
                </c:pt>
                <c:pt idx="3">
                  <c:v>78.078330914000006</c:v>
                </c:pt>
                <c:pt idx="4">
                  <c:v>5.8316663819999999</c:v>
                </c:pt>
                <c:pt idx="5">
                  <c:v>14.772500294</c:v>
                </c:pt>
                <c:pt idx="6">
                  <c:v>49.294167496999997</c:v>
                </c:pt>
                <c:pt idx="7">
                  <c:v>1.170833268</c:v>
                </c:pt>
                <c:pt idx="8">
                  <c:v>11.654167792000001</c:v>
                </c:pt>
                <c:pt idx="9">
                  <c:v>101.93333167</c:v>
                </c:pt>
                <c:pt idx="10">
                  <c:v>69.270832846000005</c:v>
                </c:pt>
                <c:pt idx="11">
                  <c:v>375.06414923899899</c:v>
                </c:pt>
                <c:pt idx="12">
                  <c:v>180.28499684499999</c:v>
                </c:pt>
                <c:pt idx="13">
                  <c:v>282.82166351400002</c:v>
                </c:pt>
                <c:pt idx="14">
                  <c:v>104.686667578</c:v>
                </c:pt>
                <c:pt idx="15">
                  <c:v>154.86666404499999</c:v>
                </c:pt>
                <c:pt idx="16">
                  <c:v>139.90833476500001</c:v>
                </c:pt>
                <c:pt idx="17">
                  <c:v>149.49916374599999</c:v>
                </c:pt>
                <c:pt idx="18">
                  <c:v>66.714164896</c:v>
                </c:pt>
                <c:pt idx="19">
                  <c:v>85.099997478999995</c:v>
                </c:pt>
                <c:pt idx="20">
                  <c:v>294.71583308700002</c:v>
                </c:pt>
                <c:pt idx="21">
                  <c:v>168.60417121500001</c:v>
                </c:pt>
                <c:pt idx="22">
                  <c:v>190.59166136299999</c:v>
                </c:pt>
                <c:pt idx="23">
                  <c:v>279.11749939399999</c:v>
                </c:pt>
                <c:pt idx="24">
                  <c:v>305.52916286700003</c:v>
                </c:pt>
                <c:pt idx="25">
                  <c:v>449.76581903099998</c:v>
                </c:pt>
                <c:pt idx="26">
                  <c:v>289.72416581800002</c:v>
                </c:pt>
                <c:pt idx="27">
                  <c:v>398.248322010999</c:v>
                </c:pt>
                <c:pt idx="28">
                  <c:v>216.158324988</c:v>
                </c:pt>
                <c:pt idx="29">
                  <c:v>194.292497841</c:v>
                </c:pt>
                <c:pt idx="30">
                  <c:v>79.402499309999996</c:v>
                </c:pt>
                <c:pt idx="31">
                  <c:v>100.675833981</c:v>
                </c:pt>
                <c:pt idx="32">
                  <c:v>170.59666051799999</c:v>
                </c:pt>
                <c:pt idx="33">
                  <c:v>146.37916880699899</c:v>
                </c:pt>
                <c:pt idx="34">
                  <c:v>221.89665827900001</c:v>
                </c:pt>
                <c:pt idx="35">
                  <c:v>147.79666400299999</c:v>
                </c:pt>
                <c:pt idx="36">
                  <c:v>313.544998776</c:v>
                </c:pt>
                <c:pt idx="37">
                  <c:v>535.02082528200003</c:v>
                </c:pt>
                <c:pt idx="38">
                  <c:v>261.59414566599997</c:v>
                </c:pt>
                <c:pt idx="39">
                  <c:v>282.48666385600001</c:v>
                </c:pt>
                <c:pt idx="40">
                  <c:v>139.20833404499999</c:v>
                </c:pt>
                <c:pt idx="41">
                  <c:v>102.67916442800001</c:v>
                </c:pt>
                <c:pt idx="42">
                  <c:v>105.86249875999999</c:v>
                </c:pt>
                <c:pt idx="43">
                  <c:v>71.777498107</c:v>
                </c:pt>
                <c:pt idx="44">
                  <c:v>69.242498385999994</c:v>
                </c:pt>
                <c:pt idx="45">
                  <c:v>115.896666405</c:v>
                </c:pt>
                <c:pt idx="46">
                  <c:v>82.305831667000007</c:v>
                </c:pt>
                <c:pt idx="47">
                  <c:v>45.804166271</c:v>
                </c:pt>
                <c:pt idx="48">
                  <c:v>292.09165903799999</c:v>
                </c:pt>
                <c:pt idx="49">
                  <c:v>280.99166237499998</c:v>
                </c:pt>
                <c:pt idx="50">
                  <c:v>361.279155995</c:v>
                </c:pt>
                <c:pt idx="51">
                  <c:v>207.80749701400001</c:v>
                </c:pt>
                <c:pt idx="52">
                  <c:v>301.52582185</c:v>
                </c:pt>
                <c:pt idx="53">
                  <c:v>75.458331747000003</c:v>
                </c:pt>
                <c:pt idx="54">
                  <c:v>59.019165885</c:v>
                </c:pt>
                <c:pt idx="55">
                  <c:v>57.505831301999997</c:v>
                </c:pt>
                <c:pt idx="56">
                  <c:v>74.537500154</c:v>
                </c:pt>
                <c:pt idx="57">
                  <c:v>116.54249958499901</c:v>
                </c:pt>
                <c:pt idx="58">
                  <c:v>195.69832726300001</c:v>
                </c:pt>
                <c:pt idx="59">
                  <c:v>52.142499297000001</c:v>
                </c:pt>
                <c:pt idx="60">
                  <c:v>172.008324531</c:v>
                </c:pt>
                <c:pt idx="61">
                  <c:v>73.334999882000005</c:v>
                </c:pt>
                <c:pt idx="62">
                  <c:v>118.141662868</c:v>
                </c:pt>
                <c:pt idx="63">
                  <c:v>190.52499539600001</c:v>
                </c:pt>
                <c:pt idx="64">
                  <c:v>154.78583272700001</c:v>
                </c:pt>
                <c:pt idx="65">
                  <c:v>150.28666087900001</c:v>
                </c:pt>
                <c:pt idx="66">
                  <c:v>140.10500230299999</c:v>
                </c:pt>
                <c:pt idx="67">
                  <c:v>12.595833074</c:v>
                </c:pt>
                <c:pt idx="68">
                  <c:v>16.229999127999999</c:v>
                </c:pt>
                <c:pt idx="69">
                  <c:v>83.244999991999904</c:v>
                </c:pt>
                <c:pt idx="70">
                  <c:v>105.335828534</c:v>
                </c:pt>
                <c:pt idx="71">
                  <c:v>171.36332593500001</c:v>
                </c:pt>
                <c:pt idx="72">
                  <c:v>35.243332293000002</c:v>
                </c:pt>
                <c:pt idx="73">
                  <c:v>438.89333694800001</c:v>
                </c:pt>
                <c:pt idx="74">
                  <c:v>218.72414314</c:v>
                </c:pt>
                <c:pt idx="75">
                  <c:v>97.592497472999995</c:v>
                </c:pt>
                <c:pt idx="76">
                  <c:v>90.730828504000002</c:v>
                </c:pt>
                <c:pt idx="77">
                  <c:v>165.36999987499999</c:v>
                </c:pt>
                <c:pt idx="78">
                  <c:v>25.842498794000001</c:v>
                </c:pt>
                <c:pt idx="79">
                  <c:v>56.499165589999997</c:v>
                </c:pt>
                <c:pt idx="80">
                  <c:v>28.098332260999999</c:v>
                </c:pt>
                <c:pt idx="81">
                  <c:v>116.64249884900001</c:v>
                </c:pt>
                <c:pt idx="82">
                  <c:v>26.457499350999999</c:v>
                </c:pt>
                <c:pt idx="83">
                  <c:v>89.279162873000004</c:v>
                </c:pt>
                <c:pt idx="84">
                  <c:v>241.90082944699901</c:v>
                </c:pt>
                <c:pt idx="85">
                  <c:v>153.63999616500001</c:v>
                </c:pt>
                <c:pt idx="86">
                  <c:v>185.75083329099999</c:v>
                </c:pt>
                <c:pt idx="87">
                  <c:v>435.279989183</c:v>
                </c:pt>
                <c:pt idx="88">
                  <c:v>57.284165361999897</c:v>
                </c:pt>
                <c:pt idx="89">
                  <c:v>58.157498189999998</c:v>
                </c:pt>
                <c:pt idx="90">
                  <c:v>67.214162587000004</c:v>
                </c:pt>
                <c:pt idx="91">
                  <c:v>79.733333399000003</c:v>
                </c:pt>
                <c:pt idx="92">
                  <c:v>42.343332195999999</c:v>
                </c:pt>
                <c:pt idx="93">
                  <c:v>54.812500825000001</c:v>
                </c:pt>
                <c:pt idx="94">
                  <c:v>104.47583083000001</c:v>
                </c:pt>
                <c:pt idx="95">
                  <c:v>191.21582750900001</c:v>
                </c:pt>
                <c:pt idx="96">
                  <c:v>218.00416138700001</c:v>
                </c:pt>
                <c:pt idx="97">
                  <c:v>176.04833377400001</c:v>
                </c:pt>
                <c:pt idx="98">
                  <c:v>153.11249870099999</c:v>
                </c:pt>
                <c:pt idx="99">
                  <c:v>112.37499726199999</c:v>
                </c:pt>
                <c:pt idx="100">
                  <c:v>176.404988191</c:v>
                </c:pt>
                <c:pt idx="101">
                  <c:v>183.78166639999901</c:v>
                </c:pt>
                <c:pt idx="102">
                  <c:v>21.071666481000001</c:v>
                </c:pt>
                <c:pt idx="103">
                  <c:v>89.541665506000001</c:v>
                </c:pt>
                <c:pt idx="104">
                  <c:v>60.749163278999902</c:v>
                </c:pt>
                <c:pt idx="105">
                  <c:v>107.886664587</c:v>
                </c:pt>
                <c:pt idx="106">
                  <c:v>55.456666698999904</c:v>
                </c:pt>
                <c:pt idx="107">
                  <c:v>128.05333099699999</c:v>
                </c:pt>
                <c:pt idx="108">
                  <c:v>150.67749957800001</c:v>
                </c:pt>
                <c:pt idx="109">
                  <c:v>287.724990698</c:v>
                </c:pt>
                <c:pt idx="110">
                  <c:v>269.55582251999999</c:v>
                </c:pt>
                <c:pt idx="111">
                  <c:v>237.49332872700001</c:v>
                </c:pt>
                <c:pt idx="112">
                  <c:v>144.679991538</c:v>
                </c:pt>
                <c:pt idx="113">
                  <c:v>110.246663093</c:v>
                </c:pt>
                <c:pt idx="114">
                  <c:v>168.72249658699999</c:v>
                </c:pt>
                <c:pt idx="115">
                  <c:v>68.206665422</c:v>
                </c:pt>
                <c:pt idx="116">
                  <c:v>156.99999386299999</c:v>
                </c:pt>
                <c:pt idx="117">
                  <c:v>125.48250013099999</c:v>
                </c:pt>
                <c:pt idx="118">
                  <c:v>225.972512317</c:v>
                </c:pt>
                <c:pt idx="119">
                  <c:v>85.795832150999999</c:v>
                </c:pt>
                <c:pt idx="120">
                  <c:v>402.50000347100001</c:v>
                </c:pt>
                <c:pt idx="121">
                  <c:v>314.33164538599999</c:v>
                </c:pt>
                <c:pt idx="122">
                  <c:v>284.80249468900001</c:v>
                </c:pt>
                <c:pt idx="123">
                  <c:v>329.029157193</c:v>
                </c:pt>
                <c:pt idx="124">
                  <c:v>215.334991944</c:v>
                </c:pt>
                <c:pt idx="125">
                  <c:v>84.575829604000006</c:v>
                </c:pt>
                <c:pt idx="126">
                  <c:v>58.012498848</c:v>
                </c:pt>
                <c:pt idx="127">
                  <c:v>49.386664799999998</c:v>
                </c:pt>
                <c:pt idx="128">
                  <c:v>159.74832820899999</c:v>
                </c:pt>
                <c:pt idx="129">
                  <c:v>238.83583058099899</c:v>
                </c:pt>
                <c:pt idx="130">
                  <c:v>84.840830355999998</c:v>
                </c:pt>
                <c:pt idx="131">
                  <c:v>185.94249049300001</c:v>
                </c:pt>
                <c:pt idx="132">
                  <c:v>376.20498913699998</c:v>
                </c:pt>
                <c:pt idx="133">
                  <c:v>286.63666087399997</c:v>
                </c:pt>
                <c:pt idx="134">
                  <c:v>296.28166475299997</c:v>
                </c:pt>
                <c:pt idx="135">
                  <c:v>136.79166462200001</c:v>
                </c:pt>
                <c:pt idx="136">
                  <c:v>113.999163596</c:v>
                </c:pt>
                <c:pt idx="137">
                  <c:v>106.221659692999</c:v>
                </c:pt>
                <c:pt idx="138">
                  <c:v>115.90749693799999</c:v>
                </c:pt>
                <c:pt idx="139">
                  <c:v>114.413330692999</c:v>
                </c:pt>
                <c:pt idx="140">
                  <c:v>27.958332365999901</c:v>
                </c:pt>
                <c:pt idx="141">
                  <c:v>36.81166726</c:v>
                </c:pt>
                <c:pt idx="142">
                  <c:v>65.513335498000004</c:v>
                </c:pt>
                <c:pt idx="143">
                  <c:v>94.245833684999994</c:v>
                </c:pt>
                <c:pt idx="144">
                  <c:v>66.387499106999996</c:v>
                </c:pt>
                <c:pt idx="145">
                  <c:v>193.41499485599999</c:v>
                </c:pt>
                <c:pt idx="146">
                  <c:v>343.468316383</c:v>
                </c:pt>
                <c:pt idx="147">
                  <c:v>252.175831714</c:v>
                </c:pt>
                <c:pt idx="148">
                  <c:v>311.12916790499997</c:v>
                </c:pt>
                <c:pt idx="149">
                  <c:v>185.84749587299899</c:v>
                </c:pt>
                <c:pt idx="150">
                  <c:v>26.172499295999899</c:v>
                </c:pt>
                <c:pt idx="151">
                  <c:v>41.323331820999996</c:v>
                </c:pt>
                <c:pt idx="152">
                  <c:v>16.242499432999999</c:v>
                </c:pt>
                <c:pt idx="153">
                  <c:v>116.18416141500001</c:v>
                </c:pt>
                <c:pt idx="154">
                  <c:v>175.31582602200001</c:v>
                </c:pt>
                <c:pt idx="155">
                  <c:v>213.79082794499999</c:v>
                </c:pt>
                <c:pt idx="156">
                  <c:v>277.74915907100001</c:v>
                </c:pt>
                <c:pt idx="157">
                  <c:v>401.67499340799998</c:v>
                </c:pt>
                <c:pt idx="158">
                  <c:v>166.149994773</c:v>
                </c:pt>
                <c:pt idx="159">
                  <c:v>334.45832571800003</c:v>
                </c:pt>
                <c:pt idx="160">
                  <c:v>198.275826712</c:v>
                </c:pt>
                <c:pt idx="161">
                  <c:v>148.57083063799999</c:v>
                </c:pt>
                <c:pt idx="162">
                  <c:v>207.022501019</c:v>
                </c:pt>
                <c:pt idx="163">
                  <c:v>60.247499320000003</c:v>
                </c:pt>
                <c:pt idx="164">
                  <c:v>82.206663910000003</c:v>
                </c:pt>
                <c:pt idx="165">
                  <c:v>147.60166875600001</c:v>
                </c:pt>
                <c:pt idx="166">
                  <c:v>163.29333130199899</c:v>
                </c:pt>
                <c:pt idx="167">
                  <c:v>301.90166558800001</c:v>
                </c:pt>
                <c:pt idx="168">
                  <c:v>287.419988139</c:v>
                </c:pt>
                <c:pt idx="169">
                  <c:v>228.693330344</c:v>
                </c:pt>
                <c:pt idx="170">
                  <c:v>139.28333263100001</c:v>
                </c:pt>
                <c:pt idx="171">
                  <c:v>473.34999761900002</c:v>
                </c:pt>
                <c:pt idx="172">
                  <c:v>77.970832091000005</c:v>
                </c:pt>
                <c:pt idx="173">
                  <c:v>159.44582815499999</c:v>
                </c:pt>
                <c:pt idx="174">
                  <c:v>45.964165471000001</c:v>
                </c:pt>
                <c:pt idx="175">
                  <c:v>94.647501548999998</c:v>
                </c:pt>
                <c:pt idx="176">
                  <c:v>134.62082798700001</c:v>
                </c:pt>
                <c:pt idx="177">
                  <c:v>35.463332401000002</c:v>
                </c:pt>
                <c:pt idx="178">
                  <c:v>199.682509504</c:v>
                </c:pt>
                <c:pt idx="179">
                  <c:v>207.262497376</c:v>
                </c:pt>
                <c:pt idx="180">
                  <c:v>73.393332557999997</c:v>
                </c:pt>
                <c:pt idx="181">
                  <c:v>165.74999233</c:v>
                </c:pt>
                <c:pt idx="182">
                  <c:v>379.09250351399999</c:v>
                </c:pt>
                <c:pt idx="183">
                  <c:v>333.43582680600002</c:v>
                </c:pt>
                <c:pt idx="184">
                  <c:v>246.10248665699999</c:v>
                </c:pt>
                <c:pt idx="185">
                  <c:v>61.748332431000001</c:v>
                </c:pt>
                <c:pt idx="186">
                  <c:v>109.755831962</c:v>
                </c:pt>
                <c:pt idx="187">
                  <c:v>34.036665929000002</c:v>
                </c:pt>
                <c:pt idx="188">
                  <c:v>95.269999260999995</c:v>
                </c:pt>
                <c:pt idx="189">
                  <c:v>102.875832234</c:v>
                </c:pt>
                <c:pt idx="190">
                  <c:v>244.111658318</c:v>
                </c:pt>
                <c:pt idx="191">
                  <c:v>156.14249783899999</c:v>
                </c:pt>
                <c:pt idx="192">
                  <c:v>325.47166397000001</c:v>
                </c:pt>
                <c:pt idx="193">
                  <c:v>72.914169240000007</c:v>
                </c:pt>
                <c:pt idx="194">
                  <c:v>376.31250716699998</c:v>
                </c:pt>
                <c:pt idx="195">
                  <c:v>147.14916374800001</c:v>
                </c:pt>
                <c:pt idx="196">
                  <c:v>83.790836200000001</c:v>
                </c:pt>
                <c:pt idx="197">
                  <c:v>41.266665996</c:v>
                </c:pt>
                <c:pt idx="198">
                  <c:v>110.475836513</c:v>
                </c:pt>
                <c:pt idx="199">
                  <c:v>42.692498552000004</c:v>
                </c:pt>
                <c:pt idx="200">
                  <c:v>244.493327553</c:v>
                </c:pt>
                <c:pt idx="201">
                  <c:v>338.973333144999</c:v>
                </c:pt>
                <c:pt idx="202">
                  <c:v>80.189163296000004</c:v>
                </c:pt>
                <c:pt idx="203">
                  <c:v>235.71582359199999</c:v>
                </c:pt>
                <c:pt idx="204">
                  <c:v>505.58248938399998</c:v>
                </c:pt>
                <c:pt idx="205">
                  <c:v>408.051660787</c:v>
                </c:pt>
                <c:pt idx="206">
                  <c:v>284.89665044899999</c:v>
                </c:pt>
                <c:pt idx="207">
                  <c:v>132.319160829</c:v>
                </c:pt>
                <c:pt idx="208">
                  <c:v>295.41248722500001</c:v>
                </c:pt>
                <c:pt idx="209">
                  <c:v>22.766666003000001</c:v>
                </c:pt>
                <c:pt idx="210">
                  <c:v>93.804168189999999</c:v>
                </c:pt>
                <c:pt idx="211">
                  <c:v>56.649165982</c:v>
                </c:pt>
                <c:pt idx="212">
                  <c:v>18.266665875000001</c:v>
                </c:pt>
                <c:pt idx="213">
                  <c:v>27.140832920000001</c:v>
                </c:pt>
                <c:pt idx="214">
                  <c:v>70.969997598999996</c:v>
                </c:pt>
                <c:pt idx="215">
                  <c:v>269.05665761199998</c:v>
                </c:pt>
                <c:pt idx="216">
                  <c:v>28.7858324</c:v>
                </c:pt>
                <c:pt idx="217">
                  <c:v>146.40999350300001</c:v>
                </c:pt>
                <c:pt idx="218">
                  <c:v>313.59332284200002</c:v>
                </c:pt>
                <c:pt idx="219">
                  <c:v>166.757497269</c:v>
                </c:pt>
                <c:pt idx="220">
                  <c:v>41.038332445999998</c:v>
                </c:pt>
                <c:pt idx="221">
                  <c:v>55.940833439999999</c:v>
                </c:pt>
                <c:pt idx="222">
                  <c:v>30.556665860999999</c:v>
                </c:pt>
                <c:pt idx="223">
                  <c:v>80.715830361000002</c:v>
                </c:pt>
                <c:pt idx="224">
                  <c:v>45.743332242000001</c:v>
                </c:pt>
                <c:pt idx="225">
                  <c:v>219.78582297200001</c:v>
                </c:pt>
                <c:pt idx="226">
                  <c:v>181.413331183</c:v>
                </c:pt>
                <c:pt idx="227">
                  <c:v>172.75666347399999</c:v>
                </c:pt>
                <c:pt idx="228">
                  <c:v>123.63083114699999</c:v>
                </c:pt>
                <c:pt idx="229">
                  <c:v>296.06082716200001</c:v>
                </c:pt>
                <c:pt idx="230">
                  <c:v>283.44999257400002</c:v>
                </c:pt>
                <c:pt idx="231">
                  <c:v>415.45166682799999</c:v>
                </c:pt>
                <c:pt idx="232">
                  <c:v>277.85166991599999</c:v>
                </c:pt>
                <c:pt idx="233">
                  <c:v>52.065833679000001</c:v>
                </c:pt>
                <c:pt idx="234">
                  <c:v>22.381666277999901</c:v>
                </c:pt>
                <c:pt idx="235">
                  <c:v>37.712498519999997</c:v>
                </c:pt>
                <c:pt idx="236">
                  <c:v>44.686665587</c:v>
                </c:pt>
                <c:pt idx="237">
                  <c:v>76.867499155999994</c:v>
                </c:pt>
                <c:pt idx="238">
                  <c:v>144.50333118699999</c:v>
                </c:pt>
                <c:pt idx="239">
                  <c:v>268.88499142299997</c:v>
                </c:pt>
                <c:pt idx="240">
                  <c:v>242.25082877</c:v>
                </c:pt>
                <c:pt idx="241">
                  <c:v>112.471663996</c:v>
                </c:pt>
                <c:pt idx="242">
                  <c:v>375.82332627599999</c:v>
                </c:pt>
                <c:pt idx="243">
                  <c:v>87.944163338999999</c:v>
                </c:pt>
                <c:pt idx="244">
                  <c:v>71.121665328999995</c:v>
                </c:pt>
                <c:pt idx="245">
                  <c:v>196.19165603100001</c:v>
                </c:pt>
                <c:pt idx="246">
                  <c:v>34.509998486000001</c:v>
                </c:pt>
                <c:pt idx="247">
                  <c:v>56.248332808999997</c:v>
                </c:pt>
                <c:pt idx="248">
                  <c:v>142.270828319</c:v>
                </c:pt>
                <c:pt idx="249">
                  <c:v>250.83749248300001</c:v>
                </c:pt>
                <c:pt idx="250">
                  <c:v>77.067495785999995</c:v>
                </c:pt>
                <c:pt idx="251">
                  <c:v>219.675824812</c:v>
                </c:pt>
                <c:pt idx="252">
                  <c:v>146.06083251699999</c:v>
                </c:pt>
                <c:pt idx="253">
                  <c:v>228.67999544</c:v>
                </c:pt>
                <c:pt idx="254">
                  <c:v>107.935829918</c:v>
                </c:pt>
                <c:pt idx="255">
                  <c:v>277.38083000799998</c:v>
                </c:pt>
                <c:pt idx="256">
                  <c:v>68.628331406000001</c:v>
                </c:pt>
                <c:pt idx="257">
                  <c:v>99.846658333999997</c:v>
                </c:pt>
                <c:pt idx="258">
                  <c:v>19.492499518999999</c:v>
                </c:pt>
                <c:pt idx="259">
                  <c:v>51.535831561999998</c:v>
                </c:pt>
                <c:pt idx="260">
                  <c:v>83.975830079000005</c:v>
                </c:pt>
                <c:pt idx="261">
                  <c:v>62.953331769000002</c:v>
                </c:pt>
                <c:pt idx="262">
                  <c:v>39.339165991000002</c:v>
                </c:pt>
                <c:pt idx="263">
                  <c:v>58.975000872999999</c:v>
                </c:pt>
                <c:pt idx="264">
                  <c:v>92.368332694000003</c:v>
                </c:pt>
                <c:pt idx="265">
                  <c:v>246.952495793</c:v>
                </c:pt>
                <c:pt idx="266">
                  <c:v>302.88749430299998</c:v>
                </c:pt>
                <c:pt idx="267">
                  <c:v>404.719980588</c:v>
                </c:pt>
                <c:pt idx="268">
                  <c:v>108.910828145</c:v>
                </c:pt>
                <c:pt idx="269">
                  <c:v>42.419165794000001</c:v>
                </c:pt>
                <c:pt idx="270">
                  <c:v>27.848332438</c:v>
                </c:pt>
                <c:pt idx="271">
                  <c:v>83.769997122000007</c:v>
                </c:pt>
                <c:pt idx="272">
                  <c:v>170.94750052699999</c:v>
                </c:pt>
                <c:pt idx="273">
                  <c:v>213.45332622399999</c:v>
                </c:pt>
                <c:pt idx="274">
                  <c:v>230.099159262</c:v>
                </c:pt>
                <c:pt idx="275">
                  <c:v>311.83165549300003</c:v>
                </c:pt>
                <c:pt idx="276">
                  <c:v>587.93332216500005</c:v>
                </c:pt>
                <c:pt idx="277">
                  <c:v>107.326664706</c:v>
                </c:pt>
                <c:pt idx="278">
                  <c:v>271.44165766999998</c:v>
                </c:pt>
                <c:pt idx="279">
                  <c:v>148.32082822300001</c:v>
                </c:pt>
                <c:pt idx="280">
                  <c:v>139.486662564</c:v>
                </c:pt>
                <c:pt idx="281">
                  <c:v>18.978332272999999</c:v>
                </c:pt>
                <c:pt idx="282">
                  <c:v>39.233332345000001</c:v>
                </c:pt>
                <c:pt idx="283">
                  <c:v>45.514165016999897</c:v>
                </c:pt>
                <c:pt idx="284">
                  <c:v>45.129165895</c:v>
                </c:pt>
                <c:pt idx="285">
                  <c:v>331.90249275299999</c:v>
                </c:pt>
                <c:pt idx="286">
                  <c:v>191.230837829</c:v>
                </c:pt>
                <c:pt idx="287">
                  <c:v>199.14999728800001</c:v>
                </c:pt>
                <c:pt idx="288">
                  <c:v>476.82415195999999</c:v>
                </c:pt>
                <c:pt idx="289">
                  <c:v>583.17249905599999</c:v>
                </c:pt>
                <c:pt idx="290">
                  <c:v>547.74414416399998</c:v>
                </c:pt>
                <c:pt idx="291">
                  <c:v>210.75666167099999</c:v>
                </c:pt>
                <c:pt idx="292">
                  <c:v>326.33248959299999</c:v>
                </c:pt>
                <c:pt idx="293">
                  <c:v>175.32416332099999</c:v>
                </c:pt>
                <c:pt idx="294">
                  <c:v>167.93166281399999</c:v>
                </c:pt>
                <c:pt idx="295">
                  <c:v>67.367498112000007</c:v>
                </c:pt>
                <c:pt idx="296">
                  <c:v>143.57333059699999</c:v>
                </c:pt>
                <c:pt idx="297">
                  <c:v>417.93082129300001</c:v>
                </c:pt>
                <c:pt idx="298">
                  <c:v>385.951664886</c:v>
                </c:pt>
                <c:pt idx="299">
                  <c:v>348.72249750999998</c:v>
                </c:pt>
                <c:pt idx="300">
                  <c:v>462.71499389600001</c:v>
                </c:pt>
                <c:pt idx="301">
                  <c:v>432.82333514300001</c:v>
                </c:pt>
                <c:pt idx="302">
                  <c:v>593.04833466399998</c:v>
                </c:pt>
                <c:pt idx="303">
                  <c:v>141.124162463</c:v>
                </c:pt>
                <c:pt idx="304">
                  <c:v>107.855835435</c:v>
                </c:pt>
                <c:pt idx="305">
                  <c:v>50.609999168000002</c:v>
                </c:pt>
                <c:pt idx="306">
                  <c:v>78.199996315000007</c:v>
                </c:pt>
                <c:pt idx="307">
                  <c:v>114.753325553</c:v>
                </c:pt>
                <c:pt idx="308">
                  <c:v>94.228330427000003</c:v>
                </c:pt>
                <c:pt idx="309">
                  <c:v>103.87000089599999</c:v>
                </c:pt>
                <c:pt idx="310">
                  <c:v>29.669999043000001</c:v>
                </c:pt>
                <c:pt idx="311">
                  <c:v>124.459999692</c:v>
                </c:pt>
                <c:pt idx="312">
                  <c:v>255.62833298499999</c:v>
                </c:pt>
                <c:pt idx="313">
                  <c:v>487.93831911199999</c:v>
                </c:pt>
                <c:pt idx="314">
                  <c:v>800.65082464800003</c:v>
                </c:pt>
                <c:pt idx="315">
                  <c:v>165.284994162</c:v>
                </c:pt>
                <c:pt idx="316">
                  <c:v>83.385830795999993</c:v>
                </c:pt>
                <c:pt idx="317">
                  <c:v>28.071665951</c:v>
                </c:pt>
                <c:pt idx="318">
                  <c:v>58.420831874999998</c:v>
                </c:pt>
                <c:pt idx="319">
                  <c:v>36.789998726999997</c:v>
                </c:pt>
                <c:pt idx="320">
                  <c:v>59.285833105000002</c:v>
                </c:pt>
                <c:pt idx="321">
                  <c:v>94.370832422999996</c:v>
                </c:pt>
                <c:pt idx="322">
                  <c:v>224.35749888799899</c:v>
                </c:pt>
                <c:pt idx="323">
                  <c:v>173.734163943</c:v>
                </c:pt>
                <c:pt idx="324">
                  <c:v>237.25999580300001</c:v>
                </c:pt>
                <c:pt idx="325">
                  <c:v>258.689167349</c:v>
                </c:pt>
                <c:pt idx="326">
                  <c:v>364.84749510500001</c:v>
                </c:pt>
                <c:pt idx="327">
                  <c:v>279.27499491899999</c:v>
                </c:pt>
                <c:pt idx="328">
                  <c:v>54.058332374000003</c:v>
                </c:pt>
                <c:pt idx="329">
                  <c:v>209.18832355500001</c:v>
                </c:pt>
                <c:pt idx="330">
                  <c:v>105.019166552</c:v>
                </c:pt>
                <c:pt idx="331">
                  <c:v>79.245827833999996</c:v>
                </c:pt>
                <c:pt idx="332">
                  <c:v>98.782497492000005</c:v>
                </c:pt>
              </c:numCache>
            </c:numRef>
          </c:val>
          <c:extLst>
            <c:ext xmlns:c16="http://schemas.microsoft.com/office/drawing/2014/chart" uri="{C3380CC4-5D6E-409C-BE32-E72D297353CC}">
              <c16:uniqueId val="{00000000-5813-40F3-B0BB-D05F6712D466}"/>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56177559723542"/>
          <c:y val="0.10272888878268062"/>
          <c:w val="0.84116345601112252"/>
          <c:h val="0.69859106763710821"/>
        </c:manualLayout>
      </c:layout>
      <c:barChart>
        <c:barDir val="col"/>
        <c:grouping val="clustered"/>
        <c:varyColors val="0"/>
        <c:ser>
          <c:idx val="0"/>
          <c:order val="0"/>
          <c:tx>
            <c:strRef>
              <c:f>TaeoumaBasin!$M$1</c:f>
              <c:strCache>
                <c:ptCount val="1"/>
                <c:pt idx="0">
                  <c:v>IMERG</c:v>
                </c:pt>
              </c:strCache>
            </c:strRef>
          </c:tx>
          <c:spPr>
            <a:solidFill>
              <a:schemeClr val="accent1">
                <a:lumMod val="60000"/>
                <a:lumOff val="40000"/>
              </a:schemeClr>
            </a:solidFill>
            <a:ln>
              <a:solidFill>
                <a:schemeClr val="bg1">
                  <a:lumMod val="95000"/>
                </a:schemeClr>
              </a:solidFill>
            </a:ln>
            <a:effectLst/>
          </c:spPr>
          <c:invertIfNegative val="0"/>
          <c:dLbls>
            <c:delete val="1"/>
          </c:dLbls>
          <c:cat>
            <c:numRef>
              <c:f>TaeoumaBasin!$L$3:$L$29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TaeoumaBasin!$M$3:$M$29</c:f>
              <c:numCache>
                <c:formatCode>General</c:formatCode>
                <c:ptCount val="27"/>
                <c:pt idx="0">
                  <c:v>1033.1816410179999</c:v>
                </c:pt>
                <c:pt idx="1">
                  <c:v>2096.9108179270002</c:v>
                </c:pt>
                <c:pt idx="2">
                  <c:v>2720.4657774540001</c:v>
                </c:pt>
                <c:pt idx="3">
                  <c:v>2125.423291649</c:v>
                </c:pt>
                <c:pt idx="4">
                  <c:v>2074.5999515049998</c:v>
                </c:pt>
                <c:pt idx="5">
                  <c:v>1387.9574652490001</c:v>
                </c:pt>
                <c:pt idx="6">
                  <c:v>1389.373295951</c:v>
                </c:pt>
                <c:pt idx="7">
                  <c:v>1671.808298984</c:v>
                </c:pt>
                <c:pt idx="8">
                  <c:v>1482.485803264</c:v>
                </c:pt>
                <c:pt idx="9">
                  <c:v>2031.5582966249999</c:v>
                </c:pt>
                <c:pt idx="10">
                  <c:v>2407.3407655739902</c:v>
                </c:pt>
                <c:pt idx="11">
                  <c:v>1770.985799115</c:v>
                </c:pt>
                <c:pt idx="12">
                  <c:v>1941.4524517699999</c:v>
                </c:pt>
                <c:pt idx="13">
                  <c:v>2489.1524602149998</c:v>
                </c:pt>
                <c:pt idx="14">
                  <c:v>2083.8041432670002</c:v>
                </c:pt>
                <c:pt idx="15">
                  <c:v>2001.7149598389999</c:v>
                </c:pt>
                <c:pt idx="16">
                  <c:v>2099.4449889719999</c:v>
                </c:pt>
                <c:pt idx="17">
                  <c:v>2184.9166028549998</c:v>
                </c:pt>
                <c:pt idx="18">
                  <c:v>1483.4974579929999</c:v>
                </c:pt>
                <c:pt idx="19">
                  <c:v>2043.547473457</c:v>
                </c:pt>
                <c:pt idx="20">
                  <c:v>1866.4132764359999</c:v>
                </c:pt>
                <c:pt idx="21">
                  <c:v>1244.804137416</c:v>
                </c:pt>
                <c:pt idx="22">
                  <c:v>2236.2082683829999</c:v>
                </c:pt>
                <c:pt idx="23">
                  <c:v>2125.6474587279999</c:v>
                </c:pt>
                <c:pt idx="24">
                  <c:v>3851.6315849769999</c:v>
                </c:pt>
                <c:pt idx="25">
                  <c:v>2333.3583126950002</c:v>
                </c:pt>
                <c:pt idx="26">
                  <c:v>2467.9191266150001</c:v>
                </c:pt>
              </c:numCache>
            </c:numRef>
          </c:val>
          <c:extLst>
            <c:ext xmlns:c16="http://schemas.microsoft.com/office/drawing/2014/chart" uri="{C3380CC4-5D6E-409C-BE32-E72D297353CC}">
              <c16:uniqueId val="{00000000-B8A2-40CC-9A7E-22EAB8D5364A}"/>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5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PortVilaBasin!$I$1</c:f>
              <c:strCache>
                <c:ptCount val="1"/>
                <c:pt idx="0">
                  <c:v>IMERG</c:v>
                </c:pt>
              </c:strCache>
            </c:strRef>
          </c:tx>
          <c:spPr>
            <a:pattFill prst="ltDnDiag">
              <a:fgClr>
                <a:srgbClr val="002060"/>
              </a:fgClr>
              <a:bgClr>
                <a:schemeClr val="bg1"/>
              </a:bgClr>
            </a:pattFill>
            <a:ln>
              <a:noFill/>
            </a:ln>
            <a:effectLst/>
          </c:spPr>
          <c:val>
            <c:numRef>
              <c:f>PortVilaBasin!$I$3:$I$14</c:f>
              <c:numCache>
                <c:formatCode>0.00</c:formatCode>
                <c:ptCount val="12"/>
                <c:pt idx="0">
                  <c:v>234.51597325791994</c:v>
                </c:pt>
                <c:pt idx="1">
                  <c:v>258.92852830611992</c:v>
                </c:pt>
                <c:pt idx="2">
                  <c:v>269.32460186748153</c:v>
                </c:pt>
                <c:pt idx="3">
                  <c:v>210.22108504607402</c:v>
                </c:pt>
                <c:pt idx="4">
                  <c:v>138.63217771188877</c:v>
                </c:pt>
                <c:pt idx="5">
                  <c:v>90.115842092629592</c:v>
                </c:pt>
                <c:pt idx="6">
                  <c:v>67.138085229481462</c:v>
                </c:pt>
                <c:pt idx="7">
                  <c:v>54.753640989888844</c:v>
                </c:pt>
                <c:pt idx="8">
                  <c:v>85.081253580925932</c:v>
                </c:pt>
                <c:pt idx="9">
                  <c:v>134.62516193096297</c:v>
                </c:pt>
                <c:pt idx="10">
                  <c:v>124.56678716999988</c:v>
                </c:pt>
                <c:pt idx="11">
                  <c:v>169.24917274355542</c:v>
                </c:pt>
              </c:numCache>
            </c:numRef>
          </c:val>
          <c:extLst>
            <c:ext xmlns:c16="http://schemas.microsoft.com/office/drawing/2014/chart" uri="{C3380CC4-5D6E-409C-BE32-E72D297353CC}">
              <c16:uniqueId val="{00000000-2452-4CA0-928A-8C9930E25BA1}"/>
            </c:ext>
          </c:extLst>
        </c:ser>
        <c:ser>
          <c:idx val="1"/>
          <c:order val="1"/>
          <c:tx>
            <c:strRef>
              <c:f>PortVilaBasin!$J$1</c:f>
              <c:strCache>
                <c:ptCount val="1"/>
                <c:pt idx="0">
                  <c:v>SSEBop</c:v>
                </c:pt>
              </c:strCache>
            </c:strRef>
          </c:tx>
          <c:spPr>
            <a:solidFill>
              <a:schemeClr val="accent3">
                <a:lumMod val="75000"/>
                <a:alpha val="66000"/>
              </a:schemeClr>
            </a:solidFill>
            <a:ln>
              <a:solidFill>
                <a:schemeClr val="accent3">
                  <a:lumMod val="75000"/>
                </a:schemeClr>
              </a:solidFill>
            </a:ln>
            <a:effectLst/>
          </c:spPr>
          <c:val>
            <c:numRef>
              <c:f>PortVilaBasin!$J$3:$J$14</c:f>
              <c:numCache>
                <c:formatCode>0.00</c:formatCode>
                <c:ptCount val="12"/>
                <c:pt idx="0">
                  <c:v>92.451229855809871</c:v>
                </c:pt>
                <c:pt idx="1">
                  <c:v>88.637035465560388</c:v>
                </c:pt>
                <c:pt idx="2">
                  <c:v>78.146016833039695</c:v>
                </c:pt>
                <c:pt idx="3">
                  <c:v>69.754942258759016</c:v>
                </c:pt>
                <c:pt idx="4">
                  <c:v>56.639264043844143</c:v>
                </c:pt>
                <c:pt idx="5">
                  <c:v>55.209434331571693</c:v>
                </c:pt>
                <c:pt idx="6">
                  <c:v>58.767664905069445</c:v>
                </c:pt>
                <c:pt idx="7">
                  <c:v>63.587394793501623</c:v>
                </c:pt>
                <c:pt idx="8">
                  <c:v>71.202779408886244</c:v>
                </c:pt>
                <c:pt idx="9">
                  <c:v>76.275592092385892</c:v>
                </c:pt>
                <c:pt idx="10">
                  <c:v>88.022509297318408</c:v>
                </c:pt>
                <c:pt idx="11">
                  <c:v>98.935016637306433</c:v>
                </c:pt>
              </c:numCache>
            </c:numRef>
          </c:val>
          <c:extLst>
            <c:ext xmlns:c16="http://schemas.microsoft.com/office/drawing/2014/chart" uri="{C3380CC4-5D6E-409C-BE32-E72D297353CC}">
              <c16:uniqueId val="{00000001-2452-4CA0-928A-8C9930E25BA1}"/>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568443367655966E-2"/>
              <c:y val="0.21805444355484388"/>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Props1.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2.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763F4BB-F3CD-47FE-9AA0-892B305FDD6E}">
  <ds:schemaRefs>
    <ds:schemaRef ds:uri="http://schemas.microsoft.com/sharepoint/v3/contenttype/forms"/>
  </ds:schemaRefs>
</ds:datastoreItem>
</file>

<file path=customXml/itemProps4.xml><?xml version="1.0" encoding="utf-8"?>
<ds:datastoreItem xmlns:ds="http://schemas.openxmlformats.org/officeDocument/2006/customXml" ds:itemID="{5DE54B05-05F0-494E-A531-26AB656042C5}">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Template>
  <TotalTime>22</TotalTime>
  <Pages>40</Pages>
  <Words>6667</Words>
  <Characters>40270</Characters>
  <Application>Microsoft Office Word</Application>
  <DocSecurity>0</DocSecurity>
  <Lines>708</Lines>
  <Paragraphs>247</Paragraphs>
  <ScaleCrop>false</ScaleCrop>
  <Company>Department of Interior</Company>
  <LinksUpToDate>false</LinksUpToDate>
  <CharactersWithSpaces>46696</CharactersWithSpaces>
  <SharedDoc>false</SharedDoc>
  <HLinks>
    <vt:vector size="240" baseType="variant">
      <vt:variant>
        <vt:i4>6488183</vt:i4>
      </vt:variant>
      <vt:variant>
        <vt:i4>234</vt:i4>
      </vt:variant>
      <vt:variant>
        <vt:i4>0</vt:i4>
      </vt:variant>
      <vt:variant>
        <vt:i4>5</vt:i4>
      </vt:variant>
      <vt:variant>
        <vt:lpwstr>https://doi.org/10.5067/GPM/IMERGDF/DAY/07</vt:lpwstr>
      </vt:variant>
      <vt:variant>
        <vt:lpwstr/>
      </vt:variant>
      <vt:variant>
        <vt:i4>5177359</vt:i4>
      </vt:variant>
      <vt:variant>
        <vt:i4>231</vt:i4>
      </vt:variant>
      <vt:variant>
        <vt:i4>0</vt:i4>
      </vt:variant>
      <vt:variant>
        <vt:i4>5</vt:i4>
      </vt:variant>
      <vt:variant>
        <vt:lpwstr>https://doi.org/10.1029/2020GL088238</vt:lpwstr>
      </vt:variant>
      <vt:variant>
        <vt:lpwstr/>
      </vt:variant>
      <vt:variant>
        <vt:i4>589849</vt:i4>
      </vt:variant>
      <vt:variant>
        <vt:i4>228</vt:i4>
      </vt:variant>
      <vt:variant>
        <vt:i4>0</vt:i4>
      </vt:variant>
      <vt:variant>
        <vt:i4>5</vt:i4>
      </vt:variant>
      <vt:variant>
        <vt:lpwstr>https://doi.org/10.1038/s43017-020-0078-2</vt:lpwstr>
      </vt:variant>
      <vt:variant>
        <vt:lpwstr/>
      </vt:variant>
      <vt:variant>
        <vt:i4>655385</vt:i4>
      </vt:variant>
      <vt:variant>
        <vt:i4>225</vt:i4>
      </vt:variant>
      <vt:variant>
        <vt:i4>0</vt:i4>
      </vt:variant>
      <vt:variant>
        <vt:i4>5</vt:i4>
      </vt:variant>
      <vt:variant>
        <vt:lpwstr>https://www.adb.org/sites/default/files/institutional-document/32120/charter.pdf</vt:lpwstr>
      </vt:variant>
      <vt:variant>
        <vt:lpwstr/>
      </vt:variant>
      <vt:variant>
        <vt:i4>1376304</vt:i4>
      </vt:variant>
      <vt:variant>
        <vt:i4>113</vt:i4>
      </vt:variant>
      <vt:variant>
        <vt:i4>0</vt:i4>
      </vt:variant>
      <vt:variant>
        <vt:i4>5</vt:i4>
      </vt:variant>
      <vt:variant>
        <vt:lpwstr/>
      </vt:variant>
      <vt:variant>
        <vt:lpwstr>_Toc227674224</vt:lpwstr>
      </vt:variant>
      <vt:variant>
        <vt:i4>1376304</vt:i4>
      </vt:variant>
      <vt:variant>
        <vt:i4>110</vt:i4>
      </vt:variant>
      <vt:variant>
        <vt:i4>0</vt:i4>
      </vt:variant>
      <vt:variant>
        <vt:i4>5</vt:i4>
      </vt:variant>
      <vt:variant>
        <vt:lpwstr/>
      </vt:variant>
      <vt:variant>
        <vt:lpwstr>_Toc227674223</vt:lpwstr>
      </vt:variant>
      <vt:variant>
        <vt:i4>1376304</vt:i4>
      </vt:variant>
      <vt:variant>
        <vt:i4>107</vt:i4>
      </vt:variant>
      <vt:variant>
        <vt:i4>0</vt:i4>
      </vt:variant>
      <vt:variant>
        <vt:i4>5</vt:i4>
      </vt:variant>
      <vt:variant>
        <vt:lpwstr/>
      </vt:variant>
      <vt:variant>
        <vt:lpwstr>_Toc227674222</vt:lpwstr>
      </vt:variant>
      <vt:variant>
        <vt:i4>1245238</vt:i4>
      </vt:variant>
      <vt:variant>
        <vt:i4>101</vt:i4>
      </vt:variant>
      <vt:variant>
        <vt:i4>0</vt:i4>
      </vt:variant>
      <vt:variant>
        <vt:i4>5</vt:i4>
      </vt:variant>
      <vt:variant>
        <vt:lpwstr/>
      </vt:variant>
      <vt:variant>
        <vt:lpwstr>_Toc227674440</vt:lpwstr>
      </vt:variant>
      <vt:variant>
        <vt:i4>1310774</vt:i4>
      </vt:variant>
      <vt:variant>
        <vt:i4>98</vt:i4>
      </vt:variant>
      <vt:variant>
        <vt:i4>0</vt:i4>
      </vt:variant>
      <vt:variant>
        <vt:i4>5</vt:i4>
      </vt:variant>
      <vt:variant>
        <vt:lpwstr/>
      </vt:variant>
      <vt:variant>
        <vt:lpwstr>_Toc227674439</vt:lpwstr>
      </vt:variant>
      <vt:variant>
        <vt:i4>1310774</vt:i4>
      </vt:variant>
      <vt:variant>
        <vt:i4>95</vt:i4>
      </vt:variant>
      <vt:variant>
        <vt:i4>0</vt:i4>
      </vt:variant>
      <vt:variant>
        <vt:i4>5</vt:i4>
      </vt:variant>
      <vt:variant>
        <vt:lpwstr/>
      </vt:variant>
      <vt:variant>
        <vt:lpwstr>_Toc227674438</vt:lpwstr>
      </vt:variant>
      <vt:variant>
        <vt:i4>1310774</vt:i4>
      </vt:variant>
      <vt:variant>
        <vt:i4>92</vt:i4>
      </vt:variant>
      <vt:variant>
        <vt:i4>0</vt:i4>
      </vt:variant>
      <vt:variant>
        <vt:i4>5</vt:i4>
      </vt:variant>
      <vt:variant>
        <vt:lpwstr/>
      </vt:variant>
      <vt:variant>
        <vt:lpwstr>_Toc227674437</vt:lpwstr>
      </vt:variant>
      <vt:variant>
        <vt:i4>1310774</vt:i4>
      </vt:variant>
      <vt:variant>
        <vt:i4>89</vt:i4>
      </vt:variant>
      <vt:variant>
        <vt:i4>0</vt:i4>
      </vt:variant>
      <vt:variant>
        <vt:i4>5</vt:i4>
      </vt:variant>
      <vt:variant>
        <vt:lpwstr/>
      </vt:variant>
      <vt:variant>
        <vt:lpwstr>_Toc227674436</vt:lpwstr>
      </vt:variant>
      <vt:variant>
        <vt:i4>1310774</vt:i4>
      </vt:variant>
      <vt:variant>
        <vt:i4>86</vt:i4>
      </vt:variant>
      <vt:variant>
        <vt:i4>0</vt:i4>
      </vt:variant>
      <vt:variant>
        <vt:i4>5</vt:i4>
      </vt:variant>
      <vt:variant>
        <vt:lpwstr/>
      </vt:variant>
      <vt:variant>
        <vt:lpwstr>_Toc227674435</vt:lpwstr>
      </vt:variant>
      <vt:variant>
        <vt:i4>1310774</vt:i4>
      </vt:variant>
      <vt:variant>
        <vt:i4>83</vt:i4>
      </vt:variant>
      <vt:variant>
        <vt:i4>0</vt:i4>
      </vt:variant>
      <vt:variant>
        <vt:i4>5</vt:i4>
      </vt:variant>
      <vt:variant>
        <vt:lpwstr/>
      </vt:variant>
      <vt:variant>
        <vt:lpwstr>_Toc227674434</vt:lpwstr>
      </vt:variant>
      <vt:variant>
        <vt:i4>1310774</vt:i4>
      </vt:variant>
      <vt:variant>
        <vt:i4>80</vt:i4>
      </vt:variant>
      <vt:variant>
        <vt:i4>0</vt:i4>
      </vt:variant>
      <vt:variant>
        <vt:i4>5</vt:i4>
      </vt:variant>
      <vt:variant>
        <vt:lpwstr/>
      </vt:variant>
      <vt:variant>
        <vt:lpwstr>_Toc227674433</vt:lpwstr>
      </vt:variant>
      <vt:variant>
        <vt:i4>1310774</vt:i4>
      </vt:variant>
      <vt:variant>
        <vt:i4>77</vt:i4>
      </vt:variant>
      <vt:variant>
        <vt:i4>0</vt:i4>
      </vt:variant>
      <vt:variant>
        <vt:i4>5</vt:i4>
      </vt:variant>
      <vt:variant>
        <vt:lpwstr/>
      </vt:variant>
      <vt:variant>
        <vt:lpwstr>_Toc227674432</vt:lpwstr>
      </vt:variant>
      <vt:variant>
        <vt:i4>1310774</vt:i4>
      </vt:variant>
      <vt:variant>
        <vt:i4>74</vt:i4>
      </vt:variant>
      <vt:variant>
        <vt:i4>0</vt:i4>
      </vt:variant>
      <vt:variant>
        <vt:i4>5</vt:i4>
      </vt:variant>
      <vt:variant>
        <vt:lpwstr/>
      </vt:variant>
      <vt:variant>
        <vt:lpwstr>_Toc227674431</vt:lpwstr>
      </vt:variant>
      <vt:variant>
        <vt:i4>1310774</vt:i4>
      </vt:variant>
      <vt:variant>
        <vt:i4>71</vt:i4>
      </vt:variant>
      <vt:variant>
        <vt:i4>0</vt:i4>
      </vt:variant>
      <vt:variant>
        <vt:i4>5</vt:i4>
      </vt:variant>
      <vt:variant>
        <vt:lpwstr/>
      </vt:variant>
      <vt:variant>
        <vt:lpwstr>_Toc227674430</vt:lpwstr>
      </vt:variant>
      <vt:variant>
        <vt:i4>1376310</vt:i4>
      </vt:variant>
      <vt:variant>
        <vt:i4>68</vt:i4>
      </vt:variant>
      <vt:variant>
        <vt:i4>0</vt:i4>
      </vt:variant>
      <vt:variant>
        <vt:i4>5</vt:i4>
      </vt:variant>
      <vt:variant>
        <vt:lpwstr/>
      </vt:variant>
      <vt:variant>
        <vt:lpwstr>_Toc227674429</vt:lpwstr>
      </vt:variant>
      <vt:variant>
        <vt:i4>1376310</vt:i4>
      </vt:variant>
      <vt:variant>
        <vt:i4>65</vt:i4>
      </vt:variant>
      <vt:variant>
        <vt:i4>0</vt:i4>
      </vt:variant>
      <vt:variant>
        <vt:i4>5</vt:i4>
      </vt:variant>
      <vt:variant>
        <vt:lpwstr/>
      </vt:variant>
      <vt:variant>
        <vt:lpwstr>_Toc227674428</vt:lpwstr>
      </vt:variant>
      <vt:variant>
        <vt:i4>1376310</vt:i4>
      </vt:variant>
      <vt:variant>
        <vt:i4>62</vt:i4>
      </vt:variant>
      <vt:variant>
        <vt:i4>0</vt:i4>
      </vt:variant>
      <vt:variant>
        <vt:i4>5</vt:i4>
      </vt:variant>
      <vt:variant>
        <vt:lpwstr/>
      </vt:variant>
      <vt:variant>
        <vt:lpwstr>_Toc227674427</vt:lpwstr>
      </vt:variant>
      <vt:variant>
        <vt:i4>1376310</vt:i4>
      </vt:variant>
      <vt:variant>
        <vt:i4>59</vt:i4>
      </vt:variant>
      <vt:variant>
        <vt:i4>0</vt:i4>
      </vt:variant>
      <vt:variant>
        <vt:i4>5</vt:i4>
      </vt:variant>
      <vt:variant>
        <vt:lpwstr/>
      </vt:variant>
      <vt:variant>
        <vt:lpwstr>_Toc227674426</vt:lpwstr>
      </vt:variant>
      <vt:variant>
        <vt:i4>1376310</vt:i4>
      </vt:variant>
      <vt:variant>
        <vt:i4>56</vt:i4>
      </vt:variant>
      <vt:variant>
        <vt:i4>0</vt:i4>
      </vt:variant>
      <vt:variant>
        <vt:i4>5</vt:i4>
      </vt:variant>
      <vt:variant>
        <vt:lpwstr/>
      </vt:variant>
      <vt:variant>
        <vt:lpwstr>_Toc227674425</vt:lpwstr>
      </vt:variant>
      <vt:variant>
        <vt:i4>1245235</vt:i4>
      </vt:variant>
      <vt:variant>
        <vt:i4>50</vt:i4>
      </vt:variant>
      <vt:variant>
        <vt:i4>0</vt:i4>
      </vt:variant>
      <vt:variant>
        <vt:i4>5</vt:i4>
      </vt:variant>
      <vt:variant>
        <vt:lpwstr/>
      </vt:variant>
      <vt:variant>
        <vt:lpwstr>_Toc227674141</vt:lpwstr>
      </vt:variant>
      <vt:variant>
        <vt:i4>1245235</vt:i4>
      </vt:variant>
      <vt:variant>
        <vt:i4>47</vt:i4>
      </vt:variant>
      <vt:variant>
        <vt:i4>0</vt:i4>
      </vt:variant>
      <vt:variant>
        <vt:i4>5</vt:i4>
      </vt:variant>
      <vt:variant>
        <vt:lpwstr/>
      </vt:variant>
      <vt:variant>
        <vt:lpwstr>_Toc227674140</vt:lpwstr>
      </vt:variant>
      <vt:variant>
        <vt:i4>1310771</vt:i4>
      </vt:variant>
      <vt:variant>
        <vt:i4>44</vt:i4>
      </vt:variant>
      <vt:variant>
        <vt:i4>0</vt:i4>
      </vt:variant>
      <vt:variant>
        <vt:i4>5</vt:i4>
      </vt:variant>
      <vt:variant>
        <vt:lpwstr/>
      </vt:variant>
      <vt:variant>
        <vt:lpwstr>_Toc227674139</vt:lpwstr>
      </vt:variant>
      <vt:variant>
        <vt:i4>1310771</vt:i4>
      </vt:variant>
      <vt:variant>
        <vt:i4>41</vt:i4>
      </vt:variant>
      <vt:variant>
        <vt:i4>0</vt:i4>
      </vt:variant>
      <vt:variant>
        <vt:i4>5</vt:i4>
      </vt:variant>
      <vt:variant>
        <vt:lpwstr/>
      </vt:variant>
      <vt:variant>
        <vt:lpwstr>_Toc227674138</vt:lpwstr>
      </vt:variant>
      <vt:variant>
        <vt:i4>1310771</vt:i4>
      </vt:variant>
      <vt:variant>
        <vt:i4>38</vt:i4>
      </vt:variant>
      <vt:variant>
        <vt:i4>0</vt:i4>
      </vt:variant>
      <vt:variant>
        <vt:i4>5</vt:i4>
      </vt:variant>
      <vt:variant>
        <vt:lpwstr/>
      </vt:variant>
      <vt:variant>
        <vt:lpwstr>_Toc227674137</vt:lpwstr>
      </vt:variant>
      <vt:variant>
        <vt:i4>1310771</vt:i4>
      </vt:variant>
      <vt:variant>
        <vt:i4>35</vt:i4>
      </vt:variant>
      <vt:variant>
        <vt:i4>0</vt:i4>
      </vt:variant>
      <vt:variant>
        <vt:i4>5</vt:i4>
      </vt:variant>
      <vt:variant>
        <vt:lpwstr/>
      </vt:variant>
      <vt:variant>
        <vt:lpwstr>_Toc227674136</vt:lpwstr>
      </vt:variant>
      <vt:variant>
        <vt:i4>1310771</vt:i4>
      </vt:variant>
      <vt:variant>
        <vt:i4>32</vt:i4>
      </vt:variant>
      <vt:variant>
        <vt:i4>0</vt:i4>
      </vt:variant>
      <vt:variant>
        <vt:i4>5</vt:i4>
      </vt:variant>
      <vt:variant>
        <vt:lpwstr/>
      </vt:variant>
      <vt:variant>
        <vt:lpwstr>_Toc227674135</vt:lpwstr>
      </vt:variant>
      <vt:variant>
        <vt:i4>1310771</vt:i4>
      </vt:variant>
      <vt:variant>
        <vt:i4>29</vt:i4>
      </vt:variant>
      <vt:variant>
        <vt:i4>0</vt:i4>
      </vt:variant>
      <vt:variant>
        <vt:i4>5</vt:i4>
      </vt:variant>
      <vt:variant>
        <vt:lpwstr/>
      </vt:variant>
      <vt:variant>
        <vt:lpwstr>_Toc227674134</vt:lpwstr>
      </vt:variant>
      <vt:variant>
        <vt:i4>1310771</vt:i4>
      </vt:variant>
      <vt:variant>
        <vt:i4>26</vt:i4>
      </vt:variant>
      <vt:variant>
        <vt:i4>0</vt:i4>
      </vt:variant>
      <vt:variant>
        <vt:i4>5</vt:i4>
      </vt:variant>
      <vt:variant>
        <vt:lpwstr/>
      </vt:variant>
      <vt:variant>
        <vt:lpwstr>_Toc227674133</vt:lpwstr>
      </vt:variant>
      <vt:variant>
        <vt:i4>1310771</vt:i4>
      </vt:variant>
      <vt:variant>
        <vt:i4>23</vt:i4>
      </vt:variant>
      <vt:variant>
        <vt:i4>0</vt:i4>
      </vt:variant>
      <vt:variant>
        <vt:i4>5</vt:i4>
      </vt:variant>
      <vt:variant>
        <vt:lpwstr/>
      </vt:variant>
      <vt:variant>
        <vt:lpwstr>_Toc227674132</vt:lpwstr>
      </vt:variant>
      <vt:variant>
        <vt:i4>1310771</vt:i4>
      </vt:variant>
      <vt:variant>
        <vt:i4>20</vt:i4>
      </vt:variant>
      <vt:variant>
        <vt:i4>0</vt:i4>
      </vt:variant>
      <vt:variant>
        <vt:i4>5</vt:i4>
      </vt:variant>
      <vt:variant>
        <vt:lpwstr/>
      </vt:variant>
      <vt:variant>
        <vt:lpwstr>_Toc227674131</vt:lpwstr>
      </vt:variant>
      <vt:variant>
        <vt:i4>1310771</vt:i4>
      </vt:variant>
      <vt:variant>
        <vt:i4>17</vt:i4>
      </vt:variant>
      <vt:variant>
        <vt:i4>0</vt:i4>
      </vt:variant>
      <vt:variant>
        <vt:i4>5</vt:i4>
      </vt:variant>
      <vt:variant>
        <vt:lpwstr/>
      </vt:variant>
      <vt:variant>
        <vt:lpwstr>_Toc227674130</vt:lpwstr>
      </vt:variant>
      <vt:variant>
        <vt:i4>1376307</vt:i4>
      </vt:variant>
      <vt:variant>
        <vt:i4>14</vt:i4>
      </vt:variant>
      <vt:variant>
        <vt:i4>0</vt:i4>
      </vt:variant>
      <vt:variant>
        <vt:i4>5</vt:i4>
      </vt:variant>
      <vt:variant>
        <vt:lpwstr/>
      </vt:variant>
      <vt:variant>
        <vt:lpwstr>_Toc227674129</vt:lpwstr>
      </vt:variant>
      <vt:variant>
        <vt:i4>1376307</vt:i4>
      </vt:variant>
      <vt:variant>
        <vt:i4>11</vt:i4>
      </vt:variant>
      <vt:variant>
        <vt:i4>0</vt:i4>
      </vt:variant>
      <vt:variant>
        <vt:i4>5</vt:i4>
      </vt:variant>
      <vt:variant>
        <vt:lpwstr/>
      </vt:variant>
      <vt:variant>
        <vt:lpwstr>_Toc227674128</vt:lpwstr>
      </vt:variant>
      <vt:variant>
        <vt:i4>1376307</vt:i4>
      </vt:variant>
      <vt:variant>
        <vt:i4>8</vt:i4>
      </vt:variant>
      <vt:variant>
        <vt:i4>0</vt:i4>
      </vt:variant>
      <vt:variant>
        <vt:i4>5</vt:i4>
      </vt:variant>
      <vt:variant>
        <vt:lpwstr/>
      </vt:variant>
      <vt:variant>
        <vt:lpwstr>_Toc227674127</vt:lpwstr>
      </vt:variant>
      <vt:variant>
        <vt:i4>1376307</vt:i4>
      </vt:variant>
      <vt:variant>
        <vt:i4>5</vt:i4>
      </vt:variant>
      <vt:variant>
        <vt:i4>0</vt:i4>
      </vt:variant>
      <vt:variant>
        <vt:i4>5</vt:i4>
      </vt:variant>
      <vt:variant>
        <vt:lpwstr/>
      </vt:variant>
      <vt:variant>
        <vt:lpwstr>_Toc227674126</vt:lpwstr>
      </vt:variant>
      <vt:variant>
        <vt:i4>1376307</vt:i4>
      </vt:variant>
      <vt:variant>
        <vt:i4>2</vt:i4>
      </vt:variant>
      <vt:variant>
        <vt:i4>0</vt:i4>
      </vt:variant>
      <vt:variant>
        <vt:i4>5</vt:i4>
      </vt:variant>
      <vt:variant>
        <vt:lpwstr/>
      </vt:variant>
      <vt:variant>
        <vt:lpwstr>_Toc227674125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Senay, Gabriel</cp:lastModifiedBy>
  <cp:revision>383</cp:revision>
  <cp:lastPrinted>2018-11-27T04:43:00Z</cp:lastPrinted>
  <dcterms:created xsi:type="dcterms:W3CDTF">2026-01-30T20:09:00Z</dcterms:created>
  <dcterms:modified xsi:type="dcterms:W3CDTF">2026-04-28T21:41:00Z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